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6743" w:type="dxa"/>
        <w:tblInd w:w="-601" w:type="dxa"/>
        <w:tblLayout w:type="fixed"/>
        <w:tblLook w:val="04A0"/>
      </w:tblPr>
      <w:tblGrid>
        <w:gridCol w:w="709"/>
        <w:gridCol w:w="1985"/>
        <w:gridCol w:w="1984"/>
        <w:gridCol w:w="1276"/>
        <w:gridCol w:w="1134"/>
        <w:gridCol w:w="776"/>
        <w:gridCol w:w="933"/>
        <w:gridCol w:w="1162"/>
        <w:gridCol w:w="816"/>
        <w:gridCol w:w="933"/>
        <w:gridCol w:w="1759"/>
        <w:gridCol w:w="1752"/>
        <w:gridCol w:w="970"/>
        <w:gridCol w:w="1759"/>
        <w:gridCol w:w="1759"/>
        <w:gridCol w:w="1759"/>
        <w:gridCol w:w="1759"/>
        <w:gridCol w:w="1759"/>
        <w:gridCol w:w="1759"/>
      </w:tblGrid>
      <w:tr w:rsidR="003D0DF6" w:rsidTr="00D04773">
        <w:trPr>
          <w:gridAfter w:val="6"/>
          <w:wAfter w:w="10554" w:type="dxa"/>
          <w:cantSplit/>
          <w:trHeight w:val="1408"/>
        </w:trPr>
        <w:tc>
          <w:tcPr>
            <w:tcW w:w="709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52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C428D7" w:rsidRPr="00C428D7" w:rsidRDefault="009E36AE" w:rsidP="00C428D7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  <w:r w:rsidR="00C428D7">
              <w:rPr>
                <w:rStyle w:val="aa"/>
              </w:rPr>
              <w:footnoteReference w:id="1"/>
            </w:r>
          </w:p>
        </w:tc>
      </w:tr>
      <w:tr w:rsidR="003D0DF6" w:rsidTr="00D04773">
        <w:trPr>
          <w:gridAfter w:val="6"/>
          <w:wAfter w:w="10554" w:type="dxa"/>
          <w:cantSplit/>
          <w:trHeight w:val="1830"/>
        </w:trPr>
        <w:tc>
          <w:tcPr>
            <w:tcW w:w="709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1984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C428D7" w:rsidRDefault="00C428D7"/>
        </w:tc>
        <w:tc>
          <w:tcPr>
            <w:tcW w:w="1752" w:type="dxa"/>
            <w:vMerge/>
          </w:tcPr>
          <w:p w:rsidR="00C428D7" w:rsidRDefault="00C428D7"/>
        </w:tc>
        <w:tc>
          <w:tcPr>
            <w:tcW w:w="970" w:type="dxa"/>
            <w:vMerge/>
          </w:tcPr>
          <w:p w:rsidR="00C428D7" w:rsidRDefault="00C428D7"/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093AA5" w:rsidRPr="00705026" w:rsidRDefault="00093AA5">
            <w:r w:rsidRPr="00705026">
              <w:t>1.</w:t>
            </w:r>
          </w:p>
        </w:tc>
        <w:tc>
          <w:tcPr>
            <w:tcW w:w="1985" w:type="dxa"/>
            <w:vMerge w:val="restart"/>
          </w:tcPr>
          <w:p w:rsidR="00093AA5" w:rsidRPr="00705026" w:rsidRDefault="00093AA5" w:rsidP="006C45F3">
            <w:pPr>
              <w:widowControl w:val="0"/>
            </w:pPr>
            <w:r w:rsidRPr="00705026">
              <w:t xml:space="preserve">ЮРЬЕВ </w:t>
            </w:r>
          </w:p>
          <w:p w:rsidR="00093AA5" w:rsidRPr="00705026" w:rsidRDefault="00093AA5" w:rsidP="006C45F3">
            <w:pPr>
              <w:widowControl w:val="0"/>
            </w:pPr>
            <w:r w:rsidRPr="00705026">
              <w:t>Андрей Геннадьевич</w:t>
            </w:r>
          </w:p>
        </w:tc>
        <w:tc>
          <w:tcPr>
            <w:tcW w:w="1984" w:type="dxa"/>
            <w:vMerge w:val="restart"/>
          </w:tcPr>
          <w:p w:rsidR="00093AA5" w:rsidRPr="00705026" w:rsidRDefault="00093AA5" w:rsidP="006C45F3">
            <w:pPr>
              <w:widowControl w:val="0"/>
              <w:jc w:val="center"/>
            </w:pPr>
            <w:r w:rsidRPr="00705026">
              <w:t xml:space="preserve">Председатель </w:t>
            </w:r>
          </w:p>
        </w:tc>
        <w:tc>
          <w:tcPr>
            <w:tcW w:w="12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705026" w:rsidRDefault="00093AA5" w:rsidP="00D76E82">
            <w:pPr>
              <w:jc w:val="center"/>
            </w:pPr>
            <w:r w:rsidRPr="00705026">
              <w:t>67,2</w:t>
            </w:r>
          </w:p>
        </w:tc>
        <w:tc>
          <w:tcPr>
            <w:tcW w:w="933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93AA5" w:rsidRPr="00705026" w:rsidRDefault="00093AA5" w:rsidP="002B69EE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93AA5" w:rsidRPr="00705026" w:rsidRDefault="00093AA5" w:rsidP="002B69EE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93AA5" w:rsidRPr="00705026" w:rsidRDefault="00093AA5" w:rsidP="002B69EE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93AA5" w:rsidRPr="00705026" w:rsidRDefault="00105F25" w:rsidP="00D76E82">
            <w:pPr>
              <w:jc w:val="center"/>
            </w:pPr>
            <w:r w:rsidRPr="00705026">
              <w:t xml:space="preserve">Автомобиль </w:t>
            </w:r>
            <w:r w:rsidR="00093AA5" w:rsidRPr="00705026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093AA5" w:rsidRPr="00705026" w:rsidRDefault="00471D96" w:rsidP="002B69EE">
            <w:pPr>
              <w:jc w:val="center"/>
            </w:pPr>
            <w:r w:rsidRPr="00705026">
              <w:t>845859,21</w:t>
            </w:r>
          </w:p>
        </w:tc>
        <w:tc>
          <w:tcPr>
            <w:tcW w:w="970" w:type="dxa"/>
            <w:vMerge w:val="restart"/>
            <w:vAlign w:val="center"/>
          </w:tcPr>
          <w:p w:rsidR="00093AA5" w:rsidRPr="00705026" w:rsidRDefault="00093AA5" w:rsidP="00DF7DEA">
            <w:pPr>
              <w:jc w:val="center"/>
            </w:pPr>
            <w:r w:rsidRPr="00705026">
              <w:t>-</w:t>
            </w: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705026" w:rsidRDefault="00093AA5" w:rsidP="00C217A3"/>
        </w:tc>
        <w:tc>
          <w:tcPr>
            <w:tcW w:w="1984" w:type="dxa"/>
            <w:vMerge/>
          </w:tcPr>
          <w:p w:rsidR="00093AA5" w:rsidRPr="00705026" w:rsidRDefault="00093AA5"/>
        </w:tc>
        <w:tc>
          <w:tcPr>
            <w:tcW w:w="12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307,4</w:t>
            </w:r>
          </w:p>
        </w:tc>
        <w:tc>
          <w:tcPr>
            <w:tcW w:w="933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705026" w:rsidRDefault="00093AA5" w:rsidP="00C217A3"/>
        </w:tc>
        <w:tc>
          <w:tcPr>
            <w:tcW w:w="1984" w:type="dxa"/>
            <w:vMerge/>
          </w:tcPr>
          <w:p w:rsidR="00093AA5" w:rsidRPr="00705026" w:rsidRDefault="00093AA5"/>
        </w:tc>
        <w:tc>
          <w:tcPr>
            <w:tcW w:w="12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Земельный участок под домами</w:t>
            </w:r>
          </w:p>
        </w:tc>
        <w:tc>
          <w:tcPr>
            <w:tcW w:w="1134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685,0</w:t>
            </w:r>
          </w:p>
        </w:tc>
        <w:tc>
          <w:tcPr>
            <w:tcW w:w="933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705026" w:rsidRDefault="00093AA5" w:rsidP="00C217A3"/>
        </w:tc>
        <w:tc>
          <w:tcPr>
            <w:tcW w:w="1984" w:type="dxa"/>
            <w:vMerge/>
          </w:tcPr>
          <w:p w:rsidR="00093AA5" w:rsidRPr="00705026" w:rsidRDefault="00093AA5"/>
        </w:tc>
        <w:tc>
          <w:tcPr>
            <w:tcW w:w="12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705026" w:rsidRDefault="00093AA5" w:rsidP="00907463">
            <w:pPr>
              <w:jc w:val="center"/>
            </w:pPr>
            <w:r w:rsidRPr="00705026">
              <w:t>5</w:t>
            </w:r>
            <w:r w:rsidR="00907463" w:rsidRPr="00705026">
              <w:t>7,4</w:t>
            </w:r>
          </w:p>
        </w:tc>
        <w:tc>
          <w:tcPr>
            <w:tcW w:w="933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705026" w:rsidRDefault="00093AA5" w:rsidP="00C217A3"/>
        </w:tc>
        <w:tc>
          <w:tcPr>
            <w:tcW w:w="1984" w:type="dxa"/>
            <w:vMerge/>
          </w:tcPr>
          <w:p w:rsidR="00093AA5" w:rsidRPr="00705026" w:rsidRDefault="00093AA5"/>
        </w:tc>
        <w:tc>
          <w:tcPr>
            <w:tcW w:w="1276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705026" w:rsidRDefault="00093AA5" w:rsidP="00907463">
            <w:pPr>
              <w:jc w:val="center"/>
            </w:pPr>
            <w:r w:rsidRPr="00705026">
              <w:t>2</w:t>
            </w:r>
            <w:r w:rsidR="00907463" w:rsidRPr="00705026">
              <w:t>2,0</w:t>
            </w:r>
          </w:p>
        </w:tc>
        <w:tc>
          <w:tcPr>
            <w:tcW w:w="933" w:type="dxa"/>
            <w:vAlign w:val="center"/>
          </w:tcPr>
          <w:p w:rsidR="00093AA5" w:rsidRPr="00705026" w:rsidRDefault="00093AA5" w:rsidP="006C45F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Pr="00705026" w:rsidRDefault="002C1C0C"/>
        </w:tc>
        <w:tc>
          <w:tcPr>
            <w:tcW w:w="1985" w:type="dxa"/>
            <w:vMerge w:val="restart"/>
          </w:tcPr>
          <w:p w:rsidR="002C1C0C" w:rsidRPr="00705026" w:rsidRDefault="002C1C0C" w:rsidP="00C217A3">
            <w:r w:rsidRPr="00705026">
              <w:t>супруга</w:t>
            </w:r>
          </w:p>
        </w:tc>
        <w:tc>
          <w:tcPr>
            <w:tcW w:w="1984" w:type="dxa"/>
            <w:vMerge/>
          </w:tcPr>
          <w:p w:rsidR="002C1C0C" w:rsidRPr="00705026" w:rsidRDefault="002C1C0C"/>
        </w:tc>
        <w:tc>
          <w:tcPr>
            <w:tcW w:w="1276" w:type="dxa"/>
            <w:vMerge w:val="restart"/>
            <w:vAlign w:val="center"/>
          </w:tcPr>
          <w:p w:rsidR="002C1C0C" w:rsidRPr="00705026" w:rsidRDefault="002C1C0C" w:rsidP="00404613">
            <w:pPr>
              <w:jc w:val="center"/>
            </w:pPr>
            <w:r w:rsidRPr="00705026">
              <w:t>Нежилое здание</w:t>
            </w:r>
          </w:p>
        </w:tc>
        <w:tc>
          <w:tcPr>
            <w:tcW w:w="1134" w:type="dxa"/>
            <w:vMerge w:val="restart"/>
            <w:vAlign w:val="center"/>
          </w:tcPr>
          <w:p w:rsidR="002C1C0C" w:rsidRPr="00705026" w:rsidRDefault="002C1C0C" w:rsidP="006C45F3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2C1C0C" w:rsidRPr="00705026" w:rsidRDefault="002C1C0C" w:rsidP="00200EA3">
            <w:pPr>
              <w:jc w:val="center"/>
            </w:pPr>
            <w:r w:rsidRPr="00705026">
              <w:t>12,0</w:t>
            </w:r>
          </w:p>
        </w:tc>
        <w:tc>
          <w:tcPr>
            <w:tcW w:w="933" w:type="dxa"/>
            <w:vMerge w:val="restart"/>
            <w:vAlign w:val="center"/>
          </w:tcPr>
          <w:p w:rsidR="002C1C0C" w:rsidRPr="00705026" w:rsidRDefault="002C1C0C" w:rsidP="0040461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2C1C0C" w:rsidRPr="00705026" w:rsidRDefault="002C1C0C" w:rsidP="002B69EE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2C1C0C" w:rsidRPr="00705026" w:rsidRDefault="002C1C0C" w:rsidP="00907463">
            <w:pPr>
              <w:jc w:val="center"/>
            </w:pPr>
            <w:r w:rsidRPr="00705026">
              <w:t>5</w:t>
            </w:r>
            <w:r w:rsidR="00907463" w:rsidRPr="00705026">
              <w:t>7</w:t>
            </w:r>
            <w:r w:rsidRPr="00705026">
              <w:t>,</w:t>
            </w:r>
            <w:r w:rsidR="00907463" w:rsidRPr="00705026">
              <w:t>4</w:t>
            </w:r>
          </w:p>
        </w:tc>
        <w:tc>
          <w:tcPr>
            <w:tcW w:w="933" w:type="dxa"/>
            <w:vAlign w:val="center"/>
          </w:tcPr>
          <w:p w:rsidR="002C1C0C" w:rsidRPr="00705026" w:rsidRDefault="002C1C0C" w:rsidP="0040461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2C1C0C" w:rsidRPr="00705026" w:rsidRDefault="002C1C0C" w:rsidP="001572FE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2C1C0C" w:rsidRPr="00705026" w:rsidRDefault="00907463" w:rsidP="002B69EE">
            <w:pPr>
              <w:jc w:val="center"/>
            </w:pPr>
            <w:r w:rsidRPr="00705026">
              <w:t>454667,61</w:t>
            </w:r>
          </w:p>
        </w:tc>
        <w:tc>
          <w:tcPr>
            <w:tcW w:w="970" w:type="dxa"/>
            <w:vMerge w:val="restart"/>
            <w:vAlign w:val="center"/>
          </w:tcPr>
          <w:p w:rsidR="002C1C0C" w:rsidRPr="00705026" w:rsidRDefault="002C1C0C" w:rsidP="002B69EE">
            <w:pPr>
              <w:jc w:val="center"/>
            </w:pPr>
            <w:r w:rsidRPr="00705026">
              <w:t>-</w:t>
            </w: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Pr="00705026" w:rsidRDefault="002C1C0C"/>
        </w:tc>
        <w:tc>
          <w:tcPr>
            <w:tcW w:w="1985" w:type="dxa"/>
            <w:vMerge/>
          </w:tcPr>
          <w:p w:rsidR="002C1C0C" w:rsidRPr="00705026" w:rsidRDefault="002C1C0C" w:rsidP="00C217A3"/>
        </w:tc>
        <w:tc>
          <w:tcPr>
            <w:tcW w:w="1984" w:type="dxa"/>
            <w:vMerge/>
          </w:tcPr>
          <w:p w:rsidR="002C1C0C" w:rsidRPr="00705026" w:rsidRDefault="002C1C0C"/>
        </w:tc>
        <w:tc>
          <w:tcPr>
            <w:tcW w:w="1276" w:type="dxa"/>
            <w:vMerge/>
            <w:vAlign w:val="center"/>
          </w:tcPr>
          <w:p w:rsidR="002C1C0C" w:rsidRPr="00705026" w:rsidRDefault="002C1C0C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C1C0C" w:rsidRPr="00705026" w:rsidRDefault="002C1C0C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C1C0C" w:rsidRPr="00705026" w:rsidRDefault="002C1C0C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C1C0C" w:rsidRPr="00705026" w:rsidRDefault="002C1C0C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2C1C0C" w:rsidRPr="00705026" w:rsidRDefault="002C1C0C" w:rsidP="004D11A9">
            <w:pPr>
              <w:jc w:val="center"/>
            </w:pPr>
            <w:r w:rsidRPr="00705026">
              <w:t>Нежилое здание</w:t>
            </w:r>
          </w:p>
          <w:p w:rsidR="002C1C0C" w:rsidRPr="00705026" w:rsidRDefault="002C1C0C" w:rsidP="004D11A9">
            <w:pPr>
              <w:jc w:val="center"/>
            </w:pPr>
            <w:r w:rsidRPr="00705026">
              <w:t>(1/2 доли)</w:t>
            </w:r>
          </w:p>
        </w:tc>
        <w:tc>
          <w:tcPr>
            <w:tcW w:w="816" w:type="dxa"/>
            <w:vAlign w:val="center"/>
          </w:tcPr>
          <w:p w:rsidR="002C1C0C" w:rsidRPr="00705026" w:rsidRDefault="002C1C0C" w:rsidP="00DF5685">
            <w:pPr>
              <w:jc w:val="center"/>
            </w:pPr>
            <w:r w:rsidRPr="00705026">
              <w:t>12,0</w:t>
            </w:r>
          </w:p>
        </w:tc>
        <w:tc>
          <w:tcPr>
            <w:tcW w:w="933" w:type="dxa"/>
            <w:vAlign w:val="center"/>
          </w:tcPr>
          <w:p w:rsidR="002C1C0C" w:rsidRPr="00705026" w:rsidRDefault="002C1C0C" w:rsidP="00DF5685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2C1C0C" w:rsidRPr="00705026" w:rsidRDefault="002C1C0C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2C1C0C" w:rsidRPr="00705026" w:rsidRDefault="002C1C0C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2C1C0C" w:rsidRPr="00705026" w:rsidRDefault="002C1C0C" w:rsidP="002B69EE">
            <w:pPr>
              <w:jc w:val="center"/>
            </w:pP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Pr="00705026" w:rsidRDefault="002C1C0C"/>
        </w:tc>
        <w:tc>
          <w:tcPr>
            <w:tcW w:w="1985" w:type="dxa"/>
            <w:vMerge/>
          </w:tcPr>
          <w:p w:rsidR="002C1C0C" w:rsidRPr="00705026" w:rsidRDefault="002C1C0C" w:rsidP="00C217A3"/>
        </w:tc>
        <w:tc>
          <w:tcPr>
            <w:tcW w:w="1984" w:type="dxa"/>
            <w:vMerge/>
          </w:tcPr>
          <w:p w:rsidR="002C1C0C" w:rsidRPr="00705026" w:rsidRDefault="002C1C0C"/>
        </w:tc>
        <w:tc>
          <w:tcPr>
            <w:tcW w:w="1276" w:type="dxa"/>
            <w:vMerge/>
            <w:vAlign w:val="center"/>
          </w:tcPr>
          <w:p w:rsidR="002C1C0C" w:rsidRPr="00705026" w:rsidRDefault="002C1C0C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C1C0C" w:rsidRPr="00705026" w:rsidRDefault="002C1C0C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C1C0C" w:rsidRPr="00705026" w:rsidRDefault="002C1C0C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C1C0C" w:rsidRPr="00705026" w:rsidRDefault="002C1C0C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2C1C0C" w:rsidRPr="00705026" w:rsidRDefault="002C1C0C" w:rsidP="004D11A9">
            <w:pPr>
              <w:jc w:val="center"/>
            </w:pPr>
            <w:r w:rsidRPr="00705026">
              <w:t xml:space="preserve">Земельный </w:t>
            </w:r>
            <w:r w:rsidRPr="00705026">
              <w:lastRenderedPageBreak/>
              <w:t>участок</w:t>
            </w:r>
          </w:p>
        </w:tc>
        <w:tc>
          <w:tcPr>
            <w:tcW w:w="816" w:type="dxa"/>
            <w:vAlign w:val="center"/>
          </w:tcPr>
          <w:p w:rsidR="002C1C0C" w:rsidRPr="00705026" w:rsidRDefault="002C1C0C" w:rsidP="00DF5685">
            <w:pPr>
              <w:jc w:val="center"/>
            </w:pPr>
            <w:r w:rsidRPr="00705026">
              <w:lastRenderedPageBreak/>
              <w:t>2115,2</w:t>
            </w:r>
          </w:p>
        </w:tc>
        <w:tc>
          <w:tcPr>
            <w:tcW w:w="933" w:type="dxa"/>
            <w:vAlign w:val="center"/>
          </w:tcPr>
          <w:p w:rsidR="002C1C0C" w:rsidRPr="00705026" w:rsidRDefault="002C1C0C" w:rsidP="00DF5685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2C1C0C" w:rsidRPr="00705026" w:rsidRDefault="002C1C0C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2C1C0C" w:rsidRPr="00705026" w:rsidRDefault="002C1C0C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2C1C0C" w:rsidRPr="00705026" w:rsidRDefault="002C1C0C" w:rsidP="002B69EE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/>
        </w:tc>
        <w:tc>
          <w:tcPr>
            <w:tcW w:w="1985" w:type="dxa"/>
          </w:tcPr>
          <w:p w:rsidR="00907463" w:rsidRPr="00705026" w:rsidRDefault="00907463" w:rsidP="00C217A3"/>
        </w:tc>
        <w:tc>
          <w:tcPr>
            <w:tcW w:w="1984" w:type="dxa"/>
            <w:vMerge/>
          </w:tcPr>
          <w:p w:rsidR="00907463" w:rsidRPr="00705026" w:rsidRDefault="00907463"/>
        </w:tc>
        <w:tc>
          <w:tcPr>
            <w:tcW w:w="1276" w:type="dxa"/>
            <w:vAlign w:val="center"/>
          </w:tcPr>
          <w:p w:rsidR="00907463" w:rsidRPr="00705026" w:rsidRDefault="00907463" w:rsidP="00404613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7463" w:rsidRPr="00705026" w:rsidRDefault="00907463" w:rsidP="006C45F3">
            <w:pPr>
              <w:jc w:val="center"/>
            </w:pPr>
          </w:p>
        </w:tc>
        <w:tc>
          <w:tcPr>
            <w:tcW w:w="776" w:type="dxa"/>
            <w:vAlign w:val="center"/>
          </w:tcPr>
          <w:p w:rsidR="00907463" w:rsidRPr="00705026" w:rsidRDefault="00907463" w:rsidP="00200EA3">
            <w:pPr>
              <w:jc w:val="center"/>
            </w:pPr>
          </w:p>
        </w:tc>
        <w:tc>
          <w:tcPr>
            <w:tcW w:w="933" w:type="dxa"/>
            <w:vAlign w:val="center"/>
          </w:tcPr>
          <w:p w:rsidR="00907463" w:rsidRPr="00705026" w:rsidRDefault="00907463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307,4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907463" w:rsidRPr="00705026" w:rsidRDefault="00907463" w:rsidP="001572FE">
            <w:pPr>
              <w:jc w:val="center"/>
            </w:pPr>
          </w:p>
        </w:tc>
        <w:tc>
          <w:tcPr>
            <w:tcW w:w="1752" w:type="dxa"/>
            <w:vAlign w:val="center"/>
          </w:tcPr>
          <w:p w:rsidR="00907463" w:rsidRPr="00705026" w:rsidRDefault="00907463" w:rsidP="002B69EE">
            <w:pPr>
              <w:jc w:val="center"/>
            </w:pPr>
          </w:p>
        </w:tc>
        <w:tc>
          <w:tcPr>
            <w:tcW w:w="970" w:type="dxa"/>
            <w:vAlign w:val="center"/>
          </w:tcPr>
          <w:p w:rsidR="00907463" w:rsidRPr="00705026" w:rsidRDefault="00907463" w:rsidP="002B69EE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2C1C0C"/>
        </w:tc>
        <w:tc>
          <w:tcPr>
            <w:tcW w:w="1985" w:type="dxa"/>
            <w:vMerge w:val="restart"/>
          </w:tcPr>
          <w:p w:rsidR="00907463" w:rsidRPr="00705026" w:rsidRDefault="00907463" w:rsidP="002C1C0C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907463" w:rsidRPr="00705026" w:rsidRDefault="00907463" w:rsidP="002C1C0C"/>
        </w:tc>
        <w:tc>
          <w:tcPr>
            <w:tcW w:w="1276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57,4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2C1C0C"/>
        </w:tc>
        <w:tc>
          <w:tcPr>
            <w:tcW w:w="1985" w:type="dxa"/>
            <w:vMerge/>
          </w:tcPr>
          <w:p w:rsidR="00907463" w:rsidRPr="00705026" w:rsidRDefault="00907463" w:rsidP="002C1C0C"/>
        </w:tc>
        <w:tc>
          <w:tcPr>
            <w:tcW w:w="1984" w:type="dxa"/>
            <w:vMerge/>
          </w:tcPr>
          <w:p w:rsidR="00907463" w:rsidRPr="00705026" w:rsidRDefault="00907463" w:rsidP="002C1C0C"/>
        </w:tc>
        <w:tc>
          <w:tcPr>
            <w:tcW w:w="1276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2115,2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2C1C0C"/>
        </w:tc>
        <w:tc>
          <w:tcPr>
            <w:tcW w:w="1985" w:type="dxa"/>
            <w:vMerge/>
          </w:tcPr>
          <w:p w:rsidR="00907463" w:rsidRPr="00705026" w:rsidRDefault="00907463" w:rsidP="002C1C0C"/>
        </w:tc>
        <w:tc>
          <w:tcPr>
            <w:tcW w:w="1984" w:type="dxa"/>
            <w:vMerge/>
          </w:tcPr>
          <w:p w:rsidR="00907463" w:rsidRPr="00705026" w:rsidRDefault="00907463" w:rsidP="002C1C0C"/>
        </w:tc>
        <w:tc>
          <w:tcPr>
            <w:tcW w:w="1276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307,4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90746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</w:tr>
      <w:tr w:rsidR="00C06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068A0" w:rsidRPr="00705026" w:rsidRDefault="00C068A0" w:rsidP="002C1C0C"/>
        </w:tc>
        <w:tc>
          <w:tcPr>
            <w:tcW w:w="1985" w:type="dxa"/>
            <w:vMerge w:val="restart"/>
          </w:tcPr>
          <w:p w:rsidR="00C068A0" w:rsidRPr="00705026" w:rsidRDefault="00C068A0" w:rsidP="002C1C0C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068A0" w:rsidRPr="00705026" w:rsidRDefault="00C068A0" w:rsidP="002C1C0C"/>
        </w:tc>
        <w:tc>
          <w:tcPr>
            <w:tcW w:w="1276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56,2</w:t>
            </w:r>
          </w:p>
        </w:tc>
        <w:tc>
          <w:tcPr>
            <w:tcW w:w="933" w:type="dxa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068A0" w:rsidRPr="00705026" w:rsidRDefault="00C068A0" w:rsidP="002C1C0C">
            <w:pPr>
              <w:jc w:val="center"/>
            </w:pPr>
            <w:r w:rsidRPr="00705026">
              <w:t>-</w:t>
            </w:r>
          </w:p>
        </w:tc>
      </w:tr>
      <w:tr w:rsidR="00B2213D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B2213D" w:rsidRPr="00705026" w:rsidRDefault="00B2213D" w:rsidP="002C1C0C"/>
        </w:tc>
        <w:tc>
          <w:tcPr>
            <w:tcW w:w="1985" w:type="dxa"/>
            <w:vMerge/>
          </w:tcPr>
          <w:p w:rsidR="00B2213D" w:rsidRPr="00705026" w:rsidRDefault="00B2213D" w:rsidP="002C1C0C"/>
        </w:tc>
        <w:tc>
          <w:tcPr>
            <w:tcW w:w="1984" w:type="dxa"/>
            <w:vMerge w:val="restart"/>
          </w:tcPr>
          <w:p w:rsidR="00B2213D" w:rsidRPr="00705026" w:rsidRDefault="00B2213D" w:rsidP="002C1C0C"/>
        </w:tc>
        <w:tc>
          <w:tcPr>
            <w:tcW w:w="1276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162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2115,2</w:t>
            </w:r>
          </w:p>
        </w:tc>
        <w:tc>
          <w:tcPr>
            <w:tcW w:w="933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</w:tr>
      <w:tr w:rsidR="00B2213D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2213D" w:rsidRPr="00705026" w:rsidRDefault="00B2213D" w:rsidP="002C1C0C"/>
        </w:tc>
        <w:tc>
          <w:tcPr>
            <w:tcW w:w="1985" w:type="dxa"/>
            <w:vMerge/>
          </w:tcPr>
          <w:p w:rsidR="00B2213D" w:rsidRPr="00705026" w:rsidRDefault="00B2213D" w:rsidP="002C1C0C"/>
        </w:tc>
        <w:tc>
          <w:tcPr>
            <w:tcW w:w="1984" w:type="dxa"/>
            <w:vMerge/>
          </w:tcPr>
          <w:p w:rsidR="00B2213D" w:rsidRPr="00705026" w:rsidRDefault="00B2213D" w:rsidP="002C1C0C"/>
        </w:tc>
        <w:tc>
          <w:tcPr>
            <w:tcW w:w="1276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162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307,4</w:t>
            </w:r>
          </w:p>
        </w:tc>
        <w:tc>
          <w:tcPr>
            <w:tcW w:w="933" w:type="dxa"/>
            <w:vAlign w:val="center"/>
          </w:tcPr>
          <w:p w:rsidR="00B2213D" w:rsidRPr="00705026" w:rsidRDefault="00B2213D" w:rsidP="006A125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2213D" w:rsidRPr="00705026" w:rsidRDefault="00B2213D" w:rsidP="002C1C0C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07463" w:rsidRPr="00705026" w:rsidRDefault="00907463" w:rsidP="002C1C0C">
            <w:r w:rsidRPr="00705026">
              <w:t>2.</w:t>
            </w:r>
          </w:p>
        </w:tc>
        <w:tc>
          <w:tcPr>
            <w:tcW w:w="1985" w:type="dxa"/>
            <w:vMerge w:val="restart"/>
          </w:tcPr>
          <w:p w:rsidR="00907463" w:rsidRPr="00705026" w:rsidRDefault="00907463" w:rsidP="002C1C0C">
            <w:r w:rsidRPr="00705026">
              <w:t>АРТЕМОВА Виктория Вячеславовна</w:t>
            </w:r>
          </w:p>
        </w:tc>
        <w:tc>
          <w:tcPr>
            <w:tcW w:w="1984" w:type="dxa"/>
            <w:vMerge w:val="restart"/>
          </w:tcPr>
          <w:p w:rsidR="00907463" w:rsidRPr="00705026" w:rsidRDefault="00907463" w:rsidP="002C1C0C">
            <w:r w:rsidRPr="00705026">
              <w:t>Заместитель начальника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долевая (1/3)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55,5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444965,04</w:t>
            </w:r>
          </w:p>
        </w:tc>
        <w:tc>
          <w:tcPr>
            <w:tcW w:w="970" w:type="dxa"/>
            <w:vMerge w:val="restart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2C1C0C"/>
        </w:tc>
        <w:tc>
          <w:tcPr>
            <w:tcW w:w="1985" w:type="dxa"/>
            <w:vMerge/>
          </w:tcPr>
          <w:p w:rsidR="00907463" w:rsidRPr="00705026" w:rsidRDefault="00907463" w:rsidP="002C1C0C"/>
        </w:tc>
        <w:tc>
          <w:tcPr>
            <w:tcW w:w="1984" w:type="dxa"/>
            <w:vMerge/>
          </w:tcPr>
          <w:p w:rsidR="00907463" w:rsidRPr="00705026" w:rsidRDefault="00907463" w:rsidP="002C1C0C"/>
        </w:tc>
        <w:tc>
          <w:tcPr>
            <w:tcW w:w="1276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18,9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07463" w:rsidRPr="00705026" w:rsidRDefault="00907463" w:rsidP="002C1C0C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907463" w:rsidRPr="00705026" w:rsidRDefault="00907463" w:rsidP="002C1C0C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2C1C0C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2C1C0C">
            <w:pPr>
              <w:jc w:val="center"/>
            </w:pPr>
          </w:p>
        </w:tc>
      </w:tr>
      <w:tr w:rsidR="00907463" w:rsidTr="00A31B33">
        <w:trPr>
          <w:gridAfter w:val="6"/>
          <w:wAfter w:w="10554" w:type="dxa"/>
          <w:trHeight w:val="56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07463" w:rsidRPr="00705026" w:rsidRDefault="00907463" w:rsidP="002C1C0C"/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907463" w:rsidRPr="00705026" w:rsidRDefault="00907463" w:rsidP="002C1C0C">
            <w:r w:rsidRPr="00705026">
              <w:t>супруг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07463" w:rsidRPr="00705026" w:rsidRDefault="00907463" w:rsidP="002C1C0C"/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долевая (1/3)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55,5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  <w:rPr>
                <w:lang w:val="en-US"/>
              </w:rPr>
            </w:pPr>
            <w:r w:rsidRPr="00705026">
              <w:t>гараж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18,9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tcBorders>
              <w:bottom w:val="single" w:sz="4" w:space="0" w:color="auto"/>
            </w:tcBorders>
          </w:tcPr>
          <w:p w:rsidR="00907463" w:rsidRPr="00705026" w:rsidRDefault="00907463" w:rsidP="002C1C0C">
            <w:pPr>
              <w:jc w:val="center"/>
            </w:pPr>
          </w:p>
          <w:p w:rsidR="00907463" w:rsidRPr="00705026" w:rsidRDefault="00907463" w:rsidP="002C1C0C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Шевроле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Ланос</w:t>
            </w:r>
            <w:proofErr w:type="spellEnd"/>
          </w:p>
        </w:tc>
        <w:tc>
          <w:tcPr>
            <w:tcW w:w="1752" w:type="dxa"/>
            <w:vMerge w:val="restart"/>
            <w:tcBorders>
              <w:bottom w:val="single" w:sz="4" w:space="0" w:color="auto"/>
            </w:tcBorders>
          </w:tcPr>
          <w:p w:rsidR="00907463" w:rsidRPr="00705026" w:rsidRDefault="00907463" w:rsidP="002C1C0C">
            <w:pPr>
              <w:jc w:val="center"/>
            </w:pPr>
          </w:p>
          <w:p w:rsidR="00907463" w:rsidRPr="00705026" w:rsidRDefault="00907463" w:rsidP="002C1C0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tcBorders>
              <w:bottom w:val="single" w:sz="4" w:space="0" w:color="auto"/>
            </w:tcBorders>
            <w:vAlign w:val="center"/>
          </w:tcPr>
          <w:p w:rsidR="00907463" w:rsidRPr="00705026" w:rsidRDefault="00907463" w:rsidP="002C1C0C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  <w:vMerge/>
          </w:tcPr>
          <w:p w:rsidR="00907463" w:rsidRPr="00705026" w:rsidRDefault="00907463" w:rsidP="00E713D8"/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Земельный участок садовый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789,0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  <w:vMerge/>
          </w:tcPr>
          <w:p w:rsidR="00907463" w:rsidRPr="00705026" w:rsidRDefault="00907463" w:rsidP="00E713D8"/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42,1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07463" w:rsidRPr="00705026" w:rsidRDefault="00907463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  <w:vMerge/>
          </w:tcPr>
          <w:p w:rsidR="00907463" w:rsidRPr="00705026" w:rsidRDefault="00907463" w:rsidP="00E713D8"/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21,8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07463" w:rsidRPr="00705026" w:rsidRDefault="00907463" w:rsidP="00E713D8">
            <w:r w:rsidRPr="00705026">
              <w:t>3.</w:t>
            </w:r>
          </w:p>
        </w:tc>
        <w:tc>
          <w:tcPr>
            <w:tcW w:w="1985" w:type="dxa"/>
          </w:tcPr>
          <w:p w:rsidR="00907463" w:rsidRPr="00705026" w:rsidRDefault="00907463" w:rsidP="00E713D8">
            <w:r w:rsidRPr="00705026">
              <w:t>АМЕТОВА</w:t>
            </w:r>
          </w:p>
          <w:p w:rsidR="00907463" w:rsidRPr="00705026" w:rsidRDefault="00907463" w:rsidP="00E713D8">
            <w:r w:rsidRPr="00705026">
              <w:t xml:space="preserve">Наталья </w:t>
            </w:r>
            <w:proofErr w:type="spellStart"/>
            <w:r w:rsidRPr="00705026">
              <w:t>Энверовна</w:t>
            </w:r>
            <w:proofErr w:type="spellEnd"/>
          </w:p>
        </w:tc>
        <w:tc>
          <w:tcPr>
            <w:tcW w:w="1984" w:type="dxa"/>
            <w:vMerge w:val="restart"/>
          </w:tcPr>
          <w:p w:rsidR="00907463" w:rsidRPr="00705026" w:rsidRDefault="00907463" w:rsidP="00E713D8">
            <w:r w:rsidRPr="00705026">
              <w:t xml:space="preserve">Главный специалист отдела бухгалтерского учета и </w:t>
            </w:r>
            <w:r w:rsidRPr="00705026">
              <w:lastRenderedPageBreak/>
              <w:t>делопроизводства</w:t>
            </w:r>
          </w:p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49,0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</w:tcPr>
          <w:p w:rsidR="00907463" w:rsidRPr="00705026" w:rsidRDefault="00907463" w:rsidP="00E713D8">
            <w:pPr>
              <w:jc w:val="center"/>
            </w:pPr>
          </w:p>
          <w:p w:rsidR="00907463" w:rsidRPr="00705026" w:rsidRDefault="004C74B1" w:rsidP="00E713D8">
            <w:pPr>
              <w:jc w:val="center"/>
            </w:pPr>
            <w:r w:rsidRPr="00705026">
              <w:t>201219,09</w:t>
            </w:r>
          </w:p>
        </w:tc>
        <w:tc>
          <w:tcPr>
            <w:tcW w:w="970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  <w:vMerge w:val="restart"/>
          </w:tcPr>
          <w:p w:rsidR="00907463" w:rsidRPr="00705026" w:rsidRDefault="00907463" w:rsidP="00E713D8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 xml:space="preserve">Жилой дом со </w:t>
            </w:r>
            <w:r w:rsidRPr="00705026">
              <w:lastRenderedPageBreak/>
              <w:t>встроенным магазином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lastRenderedPageBreak/>
              <w:t>индивидуальная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293,3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49,0</w:t>
            </w:r>
          </w:p>
        </w:tc>
        <w:tc>
          <w:tcPr>
            <w:tcW w:w="933" w:type="dxa"/>
            <w:vMerge w:val="restart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 xml:space="preserve">Автомобиль ВАЗ 21110, </w:t>
            </w:r>
            <w:r w:rsidRPr="00705026">
              <w:lastRenderedPageBreak/>
              <w:t>автомобиль</w:t>
            </w:r>
          </w:p>
          <w:p w:rsidR="00907463" w:rsidRPr="00705026" w:rsidRDefault="00907463" w:rsidP="00E713D8">
            <w:pPr>
              <w:jc w:val="center"/>
            </w:pPr>
            <w:r w:rsidRPr="00705026">
              <w:rPr>
                <w:lang w:val="en-US"/>
              </w:rPr>
              <w:t>HYNDA</w:t>
            </w:r>
            <w:r w:rsidRPr="00705026">
              <w:t>I IX35</w:t>
            </w:r>
          </w:p>
          <w:p w:rsidR="00907463" w:rsidRPr="00705026" w:rsidRDefault="00907463" w:rsidP="00E713D8">
            <w:pPr>
              <w:jc w:val="center"/>
            </w:pPr>
            <w:r w:rsidRPr="00705026">
              <w:t>автомобиль</w:t>
            </w:r>
          </w:p>
          <w:p w:rsidR="00907463" w:rsidRPr="00705026" w:rsidRDefault="004C74B1" w:rsidP="00E713D8">
            <w:pPr>
              <w:jc w:val="center"/>
            </w:pPr>
            <w:r w:rsidRPr="00705026">
              <w:t xml:space="preserve">Опель </w:t>
            </w:r>
            <w:proofErr w:type="spellStart"/>
            <w:r w:rsidRPr="00705026">
              <w:t>Зафира</w:t>
            </w:r>
            <w:proofErr w:type="spellEnd"/>
          </w:p>
        </w:tc>
        <w:tc>
          <w:tcPr>
            <w:tcW w:w="1752" w:type="dxa"/>
            <w:vMerge w:val="restart"/>
          </w:tcPr>
          <w:p w:rsidR="00907463" w:rsidRPr="00705026" w:rsidRDefault="00907463" w:rsidP="00E713D8">
            <w:pPr>
              <w:jc w:val="center"/>
            </w:pPr>
          </w:p>
          <w:p w:rsidR="00907463" w:rsidRPr="00705026" w:rsidRDefault="00907463" w:rsidP="00E713D8">
            <w:pPr>
              <w:jc w:val="center"/>
            </w:pPr>
          </w:p>
          <w:p w:rsidR="00907463" w:rsidRPr="00705026" w:rsidRDefault="00907463" w:rsidP="00E713D8">
            <w:pPr>
              <w:jc w:val="center"/>
            </w:pPr>
          </w:p>
          <w:p w:rsidR="00907463" w:rsidRPr="00705026" w:rsidRDefault="004C74B1" w:rsidP="00E713D8">
            <w:pPr>
              <w:jc w:val="center"/>
            </w:pPr>
            <w:r w:rsidRPr="00705026">
              <w:t>483191,0</w:t>
            </w:r>
          </w:p>
        </w:tc>
        <w:tc>
          <w:tcPr>
            <w:tcW w:w="970" w:type="dxa"/>
            <w:vMerge w:val="restart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lastRenderedPageBreak/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  <w:vMerge/>
          </w:tcPr>
          <w:p w:rsidR="00907463" w:rsidRPr="00705026" w:rsidRDefault="00907463" w:rsidP="00E713D8"/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441,2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07463" w:rsidRPr="00705026" w:rsidRDefault="00907463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907463" w:rsidRPr="00705026" w:rsidRDefault="00907463" w:rsidP="00E713D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E713D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907463" w:rsidRPr="00705026" w:rsidRDefault="00907463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E713D8">
            <w:pPr>
              <w:jc w:val="center"/>
            </w:pP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</w:tcPr>
          <w:p w:rsidR="00907463" w:rsidRPr="00705026" w:rsidRDefault="00907463" w:rsidP="00E713D8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49,0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</w:tcPr>
          <w:p w:rsidR="00907463" w:rsidRPr="00705026" w:rsidRDefault="00907463" w:rsidP="00E713D8">
            <w:pPr>
              <w:jc w:val="center"/>
            </w:pPr>
          </w:p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E713D8"/>
        </w:tc>
        <w:tc>
          <w:tcPr>
            <w:tcW w:w="1985" w:type="dxa"/>
          </w:tcPr>
          <w:p w:rsidR="00907463" w:rsidRPr="00705026" w:rsidRDefault="00907463" w:rsidP="00E713D8">
            <w:r w:rsidRPr="00705026">
              <w:t>несовершеннолетний ребенок</w:t>
            </w:r>
          </w:p>
        </w:tc>
        <w:tc>
          <w:tcPr>
            <w:tcW w:w="1984" w:type="dxa"/>
          </w:tcPr>
          <w:p w:rsidR="00907463" w:rsidRPr="00705026" w:rsidRDefault="00907463" w:rsidP="00E713D8"/>
        </w:tc>
        <w:tc>
          <w:tcPr>
            <w:tcW w:w="12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49,0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</w:tcPr>
          <w:p w:rsidR="00907463" w:rsidRPr="00705026" w:rsidRDefault="00907463" w:rsidP="00E713D8">
            <w:pPr>
              <w:jc w:val="center"/>
            </w:pPr>
          </w:p>
          <w:p w:rsidR="00907463" w:rsidRPr="00705026" w:rsidRDefault="00907463" w:rsidP="00E713D8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907463" w:rsidRPr="00705026" w:rsidRDefault="00907463" w:rsidP="00E713D8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07463" w:rsidRPr="00705026" w:rsidRDefault="00907463" w:rsidP="009C3E7C">
            <w:r w:rsidRPr="00705026">
              <w:t>4</w:t>
            </w:r>
          </w:p>
        </w:tc>
        <w:tc>
          <w:tcPr>
            <w:tcW w:w="1985" w:type="dxa"/>
            <w:vMerge w:val="restart"/>
          </w:tcPr>
          <w:p w:rsidR="00907463" w:rsidRPr="00705026" w:rsidRDefault="00907463" w:rsidP="009C3E7C">
            <w:r w:rsidRPr="00705026">
              <w:t>БЕЛЯЕВА</w:t>
            </w:r>
          </w:p>
          <w:p w:rsidR="00907463" w:rsidRPr="00705026" w:rsidRDefault="00907463" w:rsidP="009C3E7C">
            <w:r w:rsidRPr="00705026">
              <w:t>Ольга Андреевна</w:t>
            </w:r>
          </w:p>
        </w:tc>
        <w:tc>
          <w:tcPr>
            <w:tcW w:w="1984" w:type="dxa"/>
            <w:vMerge w:val="restart"/>
          </w:tcPr>
          <w:p w:rsidR="00907463" w:rsidRPr="00705026" w:rsidRDefault="00907463" w:rsidP="009C3E7C">
            <w:r w:rsidRPr="00705026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751,0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</w:tcPr>
          <w:p w:rsidR="00907463" w:rsidRPr="00705026" w:rsidRDefault="00907463" w:rsidP="009C3E7C">
            <w:pPr>
              <w:jc w:val="center"/>
            </w:pPr>
          </w:p>
          <w:p w:rsidR="00907463" w:rsidRPr="00705026" w:rsidRDefault="00907463" w:rsidP="009C3E7C">
            <w:pPr>
              <w:jc w:val="center"/>
            </w:pPr>
          </w:p>
          <w:p w:rsidR="00907463" w:rsidRPr="00705026" w:rsidRDefault="00907463" w:rsidP="009C3E7C">
            <w:pPr>
              <w:jc w:val="center"/>
            </w:pPr>
            <w:r w:rsidRPr="00705026">
              <w:t xml:space="preserve">263921,53          </w:t>
            </w:r>
          </w:p>
        </w:tc>
        <w:tc>
          <w:tcPr>
            <w:tcW w:w="970" w:type="dxa"/>
            <w:vMerge w:val="restart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-</w:t>
            </w:r>
          </w:p>
        </w:tc>
      </w:tr>
      <w:tr w:rsidR="00907463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07463" w:rsidRPr="00705026" w:rsidRDefault="00907463" w:rsidP="009C3E7C"/>
        </w:tc>
        <w:tc>
          <w:tcPr>
            <w:tcW w:w="1985" w:type="dxa"/>
            <w:vMerge/>
          </w:tcPr>
          <w:p w:rsidR="00907463" w:rsidRPr="00705026" w:rsidRDefault="00907463" w:rsidP="009C3E7C"/>
        </w:tc>
        <w:tc>
          <w:tcPr>
            <w:tcW w:w="1984" w:type="dxa"/>
            <w:vMerge/>
          </w:tcPr>
          <w:p w:rsidR="00907463" w:rsidRPr="00705026" w:rsidRDefault="00907463" w:rsidP="009C3E7C"/>
        </w:tc>
        <w:tc>
          <w:tcPr>
            <w:tcW w:w="1276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53,2</w:t>
            </w:r>
          </w:p>
        </w:tc>
        <w:tc>
          <w:tcPr>
            <w:tcW w:w="933" w:type="dxa"/>
            <w:vAlign w:val="center"/>
          </w:tcPr>
          <w:p w:rsidR="00907463" w:rsidRPr="00705026" w:rsidRDefault="00907463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907463" w:rsidRPr="00705026" w:rsidRDefault="00907463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07463" w:rsidRPr="00705026" w:rsidRDefault="00907463" w:rsidP="009C3E7C">
            <w:pPr>
              <w:jc w:val="center"/>
            </w:pP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6B0C86" w:rsidRPr="00705026" w:rsidRDefault="006B0C86" w:rsidP="009C3E7C">
            <w:r w:rsidRPr="00705026">
              <w:t>5</w:t>
            </w:r>
          </w:p>
        </w:tc>
        <w:tc>
          <w:tcPr>
            <w:tcW w:w="1985" w:type="dxa"/>
            <w:vMerge w:val="restart"/>
          </w:tcPr>
          <w:p w:rsidR="006B0C86" w:rsidRPr="00705026" w:rsidRDefault="006B0C86" w:rsidP="009C3E7C">
            <w:r w:rsidRPr="00705026">
              <w:t>БАБИЧЕВА Ольга Анатольевна</w:t>
            </w:r>
          </w:p>
        </w:tc>
        <w:tc>
          <w:tcPr>
            <w:tcW w:w="1984" w:type="dxa"/>
            <w:vMerge w:val="restart"/>
          </w:tcPr>
          <w:p w:rsidR="006B0C86" w:rsidRPr="00705026" w:rsidRDefault="006B0C86" w:rsidP="009C3E7C">
            <w:r w:rsidRPr="00705026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64,0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Merge w:val="restart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40,0</w:t>
            </w:r>
          </w:p>
        </w:tc>
        <w:tc>
          <w:tcPr>
            <w:tcW w:w="933" w:type="dxa"/>
            <w:vMerge w:val="restart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Рено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Меган</w:t>
            </w:r>
            <w:proofErr w:type="spellEnd"/>
          </w:p>
        </w:tc>
        <w:tc>
          <w:tcPr>
            <w:tcW w:w="1752" w:type="dxa"/>
            <w:vMerge w:val="restart"/>
          </w:tcPr>
          <w:p w:rsidR="006B0C86" w:rsidRPr="00705026" w:rsidRDefault="006B0C86" w:rsidP="009C3E7C">
            <w:pPr>
              <w:jc w:val="center"/>
            </w:pPr>
          </w:p>
          <w:p w:rsidR="006B0C86" w:rsidRPr="00705026" w:rsidRDefault="006B0C86" w:rsidP="009C3E7C">
            <w:pPr>
              <w:jc w:val="center"/>
            </w:pPr>
          </w:p>
          <w:p w:rsidR="006B0C86" w:rsidRPr="00705026" w:rsidRDefault="006B0C86" w:rsidP="009C3E7C">
            <w:pPr>
              <w:jc w:val="center"/>
            </w:pPr>
          </w:p>
          <w:p w:rsidR="006B0C86" w:rsidRPr="00705026" w:rsidRDefault="006B0C86" w:rsidP="009C3E7C">
            <w:pPr>
              <w:jc w:val="center"/>
            </w:pPr>
          </w:p>
          <w:p w:rsidR="006B0C86" w:rsidRPr="00705026" w:rsidRDefault="006B0C86" w:rsidP="009C3E7C">
            <w:pPr>
              <w:jc w:val="center"/>
            </w:pPr>
            <w:r w:rsidRPr="00705026">
              <w:t>369357,66</w:t>
            </w:r>
          </w:p>
        </w:tc>
        <w:tc>
          <w:tcPr>
            <w:tcW w:w="970" w:type="dxa"/>
            <w:vMerge w:val="restart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6B0C86" w:rsidRPr="00705026" w:rsidRDefault="006B0C86" w:rsidP="009C3E7C"/>
        </w:tc>
        <w:tc>
          <w:tcPr>
            <w:tcW w:w="1985" w:type="dxa"/>
            <w:vMerge/>
          </w:tcPr>
          <w:p w:rsidR="006B0C86" w:rsidRPr="00705026" w:rsidRDefault="006B0C86" w:rsidP="009C3E7C"/>
        </w:tc>
        <w:tc>
          <w:tcPr>
            <w:tcW w:w="1984" w:type="dxa"/>
            <w:vMerge/>
          </w:tcPr>
          <w:p w:rsidR="006B0C86" w:rsidRPr="00705026" w:rsidRDefault="006B0C86" w:rsidP="009C3E7C"/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69,4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6B0C86" w:rsidRPr="00705026" w:rsidRDefault="006B0C86" w:rsidP="009C3E7C"/>
        </w:tc>
        <w:tc>
          <w:tcPr>
            <w:tcW w:w="1985" w:type="dxa"/>
            <w:vMerge/>
          </w:tcPr>
          <w:p w:rsidR="006B0C86" w:rsidRPr="00705026" w:rsidRDefault="006B0C86" w:rsidP="009C3E7C"/>
        </w:tc>
        <w:tc>
          <w:tcPr>
            <w:tcW w:w="1984" w:type="dxa"/>
            <w:vMerge/>
          </w:tcPr>
          <w:p w:rsidR="006B0C86" w:rsidRPr="00705026" w:rsidRDefault="006B0C86" w:rsidP="009C3E7C"/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40,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EB3F25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6B0C86" w:rsidRPr="00705026" w:rsidRDefault="006B0C86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6B0C86" w:rsidRPr="00705026" w:rsidRDefault="006B0C86" w:rsidP="009C3E7C">
            <w:pPr>
              <w:jc w:val="center"/>
            </w:pP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6B0C86" w:rsidRPr="00705026" w:rsidRDefault="006B0C86" w:rsidP="009C3E7C"/>
        </w:tc>
        <w:tc>
          <w:tcPr>
            <w:tcW w:w="1985" w:type="dxa"/>
          </w:tcPr>
          <w:p w:rsidR="006B0C86" w:rsidRPr="00705026" w:rsidRDefault="006B0C86" w:rsidP="009C3E7C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6B0C86" w:rsidRPr="00705026" w:rsidRDefault="006B0C86" w:rsidP="009C3E7C"/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64,0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</w:tcPr>
          <w:p w:rsidR="005B7A60" w:rsidRPr="00705026" w:rsidRDefault="005B7A60" w:rsidP="009C3E7C">
            <w:pPr>
              <w:jc w:val="center"/>
            </w:pPr>
            <w:r w:rsidRPr="00705026">
              <w:t>Автомобиль</w:t>
            </w:r>
          </w:p>
          <w:p w:rsidR="006B0C86" w:rsidRPr="00705026" w:rsidRDefault="006B0C86" w:rsidP="009C3E7C">
            <w:pPr>
              <w:jc w:val="center"/>
            </w:pPr>
            <w:r w:rsidRPr="00705026">
              <w:t>ГАЗ 31105</w:t>
            </w:r>
          </w:p>
        </w:tc>
        <w:tc>
          <w:tcPr>
            <w:tcW w:w="1752" w:type="dxa"/>
          </w:tcPr>
          <w:p w:rsidR="006B0C86" w:rsidRPr="00705026" w:rsidRDefault="006B0C86" w:rsidP="009C3E7C">
            <w:pPr>
              <w:jc w:val="center"/>
            </w:pPr>
            <w:r w:rsidRPr="00705026">
              <w:t>235473,40</w:t>
            </w:r>
          </w:p>
        </w:tc>
        <w:tc>
          <w:tcPr>
            <w:tcW w:w="970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6B0C86" w:rsidRPr="00705026" w:rsidRDefault="006B0C86" w:rsidP="009C3E7C">
            <w:r w:rsidRPr="00705026">
              <w:t>6</w:t>
            </w:r>
          </w:p>
        </w:tc>
        <w:tc>
          <w:tcPr>
            <w:tcW w:w="1985" w:type="dxa"/>
          </w:tcPr>
          <w:p w:rsidR="006B0C86" w:rsidRPr="00705026" w:rsidRDefault="006B0C86" w:rsidP="009C3E7C">
            <w:r w:rsidRPr="00705026">
              <w:t>БАТУЕВА</w:t>
            </w:r>
          </w:p>
          <w:p w:rsidR="006B0C86" w:rsidRPr="00705026" w:rsidRDefault="006B0C86" w:rsidP="009C3E7C">
            <w:r w:rsidRPr="00705026">
              <w:t>Екатерина</w:t>
            </w:r>
          </w:p>
          <w:p w:rsidR="006B0C86" w:rsidRPr="00705026" w:rsidRDefault="006B0C86" w:rsidP="009C3E7C">
            <w:r w:rsidRPr="00705026">
              <w:t>Николаевна</w:t>
            </w:r>
          </w:p>
        </w:tc>
        <w:tc>
          <w:tcPr>
            <w:tcW w:w="1984" w:type="dxa"/>
            <w:vMerge w:val="restart"/>
          </w:tcPr>
          <w:p w:rsidR="006B0C86" w:rsidRPr="00705026" w:rsidRDefault="006B0C86" w:rsidP="009C3E7C">
            <w:r w:rsidRPr="00705026">
              <w:t>Ведущий специалист отдела бухгалтерского учета и делопроизводств</w:t>
            </w:r>
            <w:r w:rsidRPr="00705026">
              <w:lastRenderedPageBreak/>
              <w:t>а</w:t>
            </w:r>
          </w:p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42,7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6B0C86" w:rsidRPr="00705026" w:rsidRDefault="006B0C86" w:rsidP="009C3E7C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6B0C86" w:rsidRPr="00705026" w:rsidRDefault="006B0C86" w:rsidP="009C3E7C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305095,85</w:t>
            </w:r>
          </w:p>
        </w:tc>
        <w:tc>
          <w:tcPr>
            <w:tcW w:w="970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</w:tr>
      <w:tr w:rsidR="006B0C86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6B0C86" w:rsidRPr="00705026" w:rsidRDefault="006B0C86" w:rsidP="009C3E7C"/>
        </w:tc>
        <w:tc>
          <w:tcPr>
            <w:tcW w:w="1985" w:type="dxa"/>
          </w:tcPr>
          <w:p w:rsidR="006B0C86" w:rsidRPr="00705026" w:rsidRDefault="006B0C86" w:rsidP="009C3E7C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6B0C86" w:rsidRPr="00705026" w:rsidRDefault="006B0C86" w:rsidP="009C3E7C"/>
        </w:tc>
        <w:tc>
          <w:tcPr>
            <w:tcW w:w="12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42,7</w:t>
            </w:r>
          </w:p>
        </w:tc>
        <w:tc>
          <w:tcPr>
            <w:tcW w:w="933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6B0C86" w:rsidRPr="00705026" w:rsidRDefault="006B0C86" w:rsidP="009C3E7C">
            <w:pPr>
              <w:jc w:val="center"/>
            </w:pPr>
            <w:r w:rsidRPr="00705026">
              <w:t>-</w:t>
            </w:r>
          </w:p>
        </w:tc>
      </w:tr>
      <w:tr w:rsidR="00765EB1" w:rsidTr="00336311">
        <w:trPr>
          <w:gridAfter w:val="6"/>
          <w:wAfter w:w="10554" w:type="dxa"/>
        </w:trPr>
        <w:tc>
          <w:tcPr>
            <w:tcW w:w="709" w:type="dxa"/>
            <w:vMerge w:val="restart"/>
            <w:shd w:val="clear" w:color="auto" w:fill="auto"/>
          </w:tcPr>
          <w:p w:rsidR="00765EB1" w:rsidRPr="00705026" w:rsidRDefault="00765EB1" w:rsidP="009C3E7C">
            <w:r w:rsidRPr="00705026">
              <w:lastRenderedPageBreak/>
              <w:t>7</w:t>
            </w:r>
          </w:p>
        </w:tc>
        <w:tc>
          <w:tcPr>
            <w:tcW w:w="1985" w:type="dxa"/>
          </w:tcPr>
          <w:p w:rsidR="00765EB1" w:rsidRPr="00705026" w:rsidRDefault="00765EB1" w:rsidP="009C3E7C">
            <w:r w:rsidRPr="00705026">
              <w:t>БЕРДИНСКИХ Валерия</w:t>
            </w:r>
          </w:p>
          <w:p w:rsidR="00765EB1" w:rsidRPr="00705026" w:rsidRDefault="00765EB1" w:rsidP="009C3E7C">
            <w:r w:rsidRPr="00705026">
              <w:t>Викторовна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C3E7C">
            <w:r w:rsidRPr="00705026">
              <w:t>Специалист 1-й категории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34,0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6F8C">
            <w:pPr>
              <w:jc w:val="center"/>
            </w:pPr>
            <w:r w:rsidRPr="00705026">
              <w:t>77603,44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765EB1" w:rsidRPr="00705026" w:rsidRDefault="00765EB1" w:rsidP="009C3E7C"/>
        </w:tc>
        <w:tc>
          <w:tcPr>
            <w:tcW w:w="1985" w:type="dxa"/>
            <w:vMerge w:val="restart"/>
          </w:tcPr>
          <w:p w:rsidR="00765EB1" w:rsidRPr="00705026" w:rsidRDefault="00765EB1" w:rsidP="009C3E7C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34,0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48,0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310320,0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765EB1" w:rsidRPr="00705026" w:rsidRDefault="00765EB1" w:rsidP="009C3E7C"/>
        </w:tc>
        <w:tc>
          <w:tcPr>
            <w:tcW w:w="1985" w:type="dxa"/>
            <w:vMerge/>
          </w:tcPr>
          <w:p w:rsidR="00765EB1" w:rsidRPr="00705026" w:rsidRDefault="00765EB1" w:rsidP="009C3E7C"/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21,2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</w:tr>
      <w:tr w:rsidR="00765EB1" w:rsidTr="00765EB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765EB1" w:rsidRPr="00705026" w:rsidRDefault="00765EB1" w:rsidP="009C3E7C"/>
        </w:tc>
        <w:tc>
          <w:tcPr>
            <w:tcW w:w="1985" w:type="dxa"/>
          </w:tcPr>
          <w:p w:rsidR="00765EB1" w:rsidRPr="00705026" w:rsidRDefault="00765EB1" w:rsidP="00196B3C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48,0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196B3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765EB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765EB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9C3E7C">
            <w:r w:rsidRPr="00705026">
              <w:t>8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9C3E7C">
            <w:r w:rsidRPr="00705026">
              <w:t>БОГОМОЛОВА</w:t>
            </w:r>
          </w:p>
          <w:p w:rsidR="00765EB1" w:rsidRPr="00705026" w:rsidRDefault="00765EB1" w:rsidP="009C3E7C">
            <w:r w:rsidRPr="00705026">
              <w:t xml:space="preserve">Наталья </w:t>
            </w:r>
          </w:p>
          <w:p w:rsidR="00765EB1" w:rsidRPr="00705026" w:rsidRDefault="00765EB1" w:rsidP="009C3E7C">
            <w:r w:rsidRPr="00705026">
              <w:t>Николаевна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C3E7C">
            <w:r w:rsidRPr="00705026">
              <w:t>Начальник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40,6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380,0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476702,76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  <w:vMerge/>
          </w:tcPr>
          <w:p w:rsidR="00765EB1" w:rsidRPr="00705026" w:rsidRDefault="00765EB1" w:rsidP="009C3E7C"/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380,0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  <w:vMerge w:val="restart"/>
          </w:tcPr>
          <w:p w:rsidR="00765EB1" w:rsidRPr="00705026" w:rsidRDefault="00765EB1" w:rsidP="009C3E7C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380,0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  <w:vMerge/>
          </w:tcPr>
          <w:p w:rsidR="00765EB1" w:rsidRPr="00705026" w:rsidRDefault="00765EB1" w:rsidP="009C3E7C"/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380,0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9C3E7C">
            <w:r w:rsidRPr="00705026">
              <w:t>9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9C3E7C">
            <w:r w:rsidRPr="00705026">
              <w:t xml:space="preserve">БЕЛИК </w:t>
            </w:r>
          </w:p>
          <w:p w:rsidR="00765EB1" w:rsidRPr="00705026" w:rsidRDefault="00765EB1" w:rsidP="009C3E7C">
            <w:r w:rsidRPr="00705026">
              <w:t>Ольга Леонидовна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C3E7C">
            <w:r w:rsidRPr="00705026">
              <w:t>Главный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119,0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387451,67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  <w:bookmarkStart w:id="0" w:name="_GoBack"/>
            <w:bookmarkEnd w:id="0"/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  <w:vMerge/>
          </w:tcPr>
          <w:p w:rsidR="00765EB1" w:rsidRPr="00705026" w:rsidRDefault="00765EB1" w:rsidP="009C3E7C"/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544,0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B2213D" w:rsidP="009C3E7C">
            <w:r w:rsidRPr="00705026">
              <w:t>10</w:t>
            </w:r>
          </w:p>
        </w:tc>
        <w:tc>
          <w:tcPr>
            <w:tcW w:w="1985" w:type="dxa"/>
          </w:tcPr>
          <w:p w:rsidR="00765EB1" w:rsidRPr="00705026" w:rsidRDefault="00765EB1" w:rsidP="009C3E7C">
            <w:r w:rsidRPr="00705026">
              <w:t>БЫКАДОРОВА</w:t>
            </w:r>
          </w:p>
          <w:p w:rsidR="00765EB1" w:rsidRPr="00705026" w:rsidRDefault="00765EB1" w:rsidP="009C3E7C">
            <w:r w:rsidRPr="00705026">
              <w:t xml:space="preserve">Оксана </w:t>
            </w:r>
          </w:p>
          <w:p w:rsidR="00765EB1" w:rsidRPr="00705026" w:rsidRDefault="00765EB1" w:rsidP="009C3E7C">
            <w:r w:rsidRPr="00705026">
              <w:t>Васильевна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C3E7C">
            <w:r w:rsidRPr="00705026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B7A60">
            <w:pPr>
              <w:jc w:val="center"/>
            </w:pPr>
            <w:r w:rsidRPr="00705026">
              <w:t>долевая (1/4)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51,7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49,6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126206,89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</w:tcPr>
          <w:p w:rsidR="00765EB1" w:rsidRPr="00705026" w:rsidRDefault="00765EB1" w:rsidP="009C3E7C">
            <w:r w:rsidRPr="00705026">
              <w:t xml:space="preserve">Супруг   </w:t>
            </w:r>
          </w:p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долевая (1/4)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49,6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Автомобиль</w:t>
            </w:r>
          </w:p>
          <w:p w:rsidR="00765EB1" w:rsidRPr="00705026" w:rsidRDefault="00765EB1" w:rsidP="009C3E7C">
            <w:pPr>
              <w:jc w:val="center"/>
            </w:pPr>
            <w:r w:rsidRPr="00705026">
              <w:t>ВАЗ 21053</w:t>
            </w:r>
          </w:p>
          <w:p w:rsidR="00765EB1" w:rsidRPr="00705026" w:rsidRDefault="00765EB1" w:rsidP="009C3E7C">
            <w:pPr>
              <w:jc w:val="center"/>
            </w:pPr>
            <w:r w:rsidRPr="00705026">
              <w:t>Автомобиль</w:t>
            </w:r>
          </w:p>
          <w:p w:rsidR="00765EB1" w:rsidRPr="00705026" w:rsidRDefault="00765EB1" w:rsidP="009C3E7C">
            <w:pPr>
              <w:jc w:val="center"/>
            </w:pPr>
            <w:r w:rsidRPr="00705026">
              <w:lastRenderedPageBreak/>
              <w:t>ЛАДА211440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lastRenderedPageBreak/>
              <w:t>393469,24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</w:tcPr>
          <w:p w:rsidR="00765EB1" w:rsidRPr="00705026" w:rsidRDefault="00765EB1" w:rsidP="00791684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49,6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791684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1</w:t>
            </w:r>
          </w:p>
        </w:tc>
        <w:tc>
          <w:tcPr>
            <w:tcW w:w="1985" w:type="dxa"/>
          </w:tcPr>
          <w:p w:rsidR="00765EB1" w:rsidRPr="00705026" w:rsidRDefault="00765EB1" w:rsidP="009C3E7C">
            <w:r w:rsidRPr="00705026">
              <w:t>ВАСИЛЬЕВА</w:t>
            </w:r>
          </w:p>
          <w:p w:rsidR="00765EB1" w:rsidRPr="00705026" w:rsidRDefault="00765EB1" w:rsidP="009C3E7C">
            <w:r w:rsidRPr="00705026">
              <w:t>Светлана Сергеевна</w:t>
            </w:r>
          </w:p>
        </w:tc>
        <w:tc>
          <w:tcPr>
            <w:tcW w:w="1984" w:type="dxa"/>
          </w:tcPr>
          <w:p w:rsidR="00765EB1" w:rsidRPr="00705026" w:rsidRDefault="00765EB1" w:rsidP="009C3E7C">
            <w:r w:rsidRPr="00705026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41,3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210911,8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2</w:t>
            </w:r>
          </w:p>
        </w:tc>
        <w:tc>
          <w:tcPr>
            <w:tcW w:w="1985" w:type="dxa"/>
          </w:tcPr>
          <w:p w:rsidR="00765EB1" w:rsidRPr="00705026" w:rsidRDefault="00765EB1" w:rsidP="009C3E7C">
            <w:r w:rsidRPr="00705026">
              <w:t>ВОЛОДИНА</w:t>
            </w:r>
          </w:p>
          <w:p w:rsidR="00765EB1" w:rsidRPr="00705026" w:rsidRDefault="00765EB1" w:rsidP="009C3E7C">
            <w:r w:rsidRPr="00705026">
              <w:t xml:space="preserve">Людмила </w:t>
            </w:r>
          </w:p>
          <w:p w:rsidR="00765EB1" w:rsidRPr="00705026" w:rsidRDefault="00765EB1" w:rsidP="009C3E7C">
            <w:r w:rsidRPr="00705026">
              <w:t>Николаевна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C3E7C">
            <w:r w:rsidRPr="00705026">
              <w:t>Главный</w:t>
            </w:r>
          </w:p>
          <w:p w:rsidR="00765EB1" w:rsidRPr="00705026" w:rsidRDefault="00765EB1" w:rsidP="009C3E7C">
            <w:r w:rsidRPr="00705026">
              <w:t>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32,2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379,0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 w:val="restart"/>
          </w:tcPr>
          <w:p w:rsidR="00765EB1" w:rsidRPr="00705026" w:rsidRDefault="00765EB1" w:rsidP="00DF31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32,2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 xml:space="preserve">Автомобиль КИА </w:t>
            </w:r>
            <w:r w:rsidRPr="00705026">
              <w:rPr>
                <w:lang w:val="en-US"/>
              </w:rPr>
              <w:t>XM</w:t>
            </w:r>
            <w:r w:rsidRPr="00705026">
              <w:t xml:space="preserve"> </w:t>
            </w:r>
            <w:r w:rsidRPr="00705026">
              <w:rPr>
                <w:lang w:val="en-US"/>
              </w:rPr>
              <w:t>FM</w:t>
            </w:r>
            <w:r w:rsidRPr="00705026">
              <w:t xml:space="preserve"> (</w:t>
            </w:r>
            <w:proofErr w:type="spellStart"/>
            <w:r w:rsidRPr="00705026">
              <w:rPr>
                <w:lang w:val="en-US"/>
              </w:rPr>
              <w:t>Sorento</w:t>
            </w:r>
            <w:proofErr w:type="spellEnd"/>
            <w:r w:rsidRPr="00705026">
              <w:t>)</w:t>
            </w:r>
          </w:p>
          <w:p w:rsidR="00765EB1" w:rsidRPr="00705026" w:rsidRDefault="00765EB1" w:rsidP="00DF3111">
            <w:pPr>
              <w:jc w:val="center"/>
            </w:pPr>
            <w:r w:rsidRPr="00705026">
              <w:t>Прицеп Универсал 05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572339,49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9C3E7C"/>
        </w:tc>
        <w:tc>
          <w:tcPr>
            <w:tcW w:w="1985" w:type="dxa"/>
            <w:vMerge/>
          </w:tcPr>
          <w:p w:rsidR="00765EB1" w:rsidRPr="00705026" w:rsidRDefault="00765EB1" w:rsidP="009C3E7C"/>
        </w:tc>
        <w:tc>
          <w:tcPr>
            <w:tcW w:w="1984" w:type="dxa"/>
            <w:vMerge/>
          </w:tcPr>
          <w:p w:rsidR="00765EB1" w:rsidRPr="00705026" w:rsidRDefault="00765EB1" w:rsidP="009C3E7C"/>
        </w:tc>
        <w:tc>
          <w:tcPr>
            <w:tcW w:w="12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600,0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C3E7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9C3E7C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30,0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30,0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</w:tcPr>
          <w:p w:rsidR="00765EB1" w:rsidRPr="00705026" w:rsidRDefault="00765EB1" w:rsidP="00DF31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32,2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DF3111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3</w:t>
            </w:r>
          </w:p>
        </w:tc>
        <w:tc>
          <w:tcPr>
            <w:tcW w:w="1985" w:type="dxa"/>
          </w:tcPr>
          <w:p w:rsidR="00765EB1" w:rsidRPr="00705026" w:rsidRDefault="00765EB1" w:rsidP="00DF3111">
            <w:r w:rsidRPr="00705026">
              <w:t>ВОЛЧАНИНА Наталья Александровна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DF3111">
            <w:r w:rsidRPr="00705026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4358A0" w:rsidP="00DF3111">
            <w:pPr>
              <w:jc w:val="center"/>
            </w:pPr>
            <w:r w:rsidRPr="00705026">
              <w:t>300497,90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</w:tr>
      <w:tr w:rsidR="004358A0" w:rsidTr="00196B3C">
        <w:trPr>
          <w:gridAfter w:val="6"/>
          <w:wAfter w:w="10554" w:type="dxa"/>
          <w:trHeight w:val="562"/>
        </w:trPr>
        <w:tc>
          <w:tcPr>
            <w:tcW w:w="709" w:type="dxa"/>
            <w:vMerge/>
          </w:tcPr>
          <w:p w:rsidR="004358A0" w:rsidRPr="00705026" w:rsidRDefault="004358A0" w:rsidP="00DF3111"/>
        </w:tc>
        <w:tc>
          <w:tcPr>
            <w:tcW w:w="1985" w:type="dxa"/>
          </w:tcPr>
          <w:p w:rsidR="004358A0" w:rsidRPr="00705026" w:rsidRDefault="004358A0" w:rsidP="00DF31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DF3111"/>
        </w:tc>
        <w:tc>
          <w:tcPr>
            <w:tcW w:w="1276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70,1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47,0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154488,12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DF31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</w:tcPr>
          <w:p w:rsidR="00765EB1" w:rsidRPr="00705026" w:rsidRDefault="00765EB1" w:rsidP="00DF31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4</w:t>
            </w:r>
          </w:p>
        </w:tc>
        <w:tc>
          <w:tcPr>
            <w:tcW w:w="1985" w:type="dxa"/>
          </w:tcPr>
          <w:p w:rsidR="00765EB1" w:rsidRPr="00705026" w:rsidRDefault="00765EB1" w:rsidP="00DF3111">
            <w:r w:rsidRPr="00705026">
              <w:t xml:space="preserve">ГЕРЦОВСКАЯ Инна </w:t>
            </w:r>
          </w:p>
          <w:p w:rsidR="00765EB1" w:rsidRPr="00705026" w:rsidRDefault="00765EB1" w:rsidP="00DF3111">
            <w:r w:rsidRPr="00705026">
              <w:t>Валерьевна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DF3111">
            <w:r w:rsidRPr="00705026">
              <w:t xml:space="preserve">Начальник отдела бухгалтерского учета и </w:t>
            </w:r>
            <w:proofErr w:type="spellStart"/>
            <w:r w:rsidRPr="00705026">
              <w:lastRenderedPageBreak/>
              <w:t>делопроизводст</w:t>
            </w:r>
            <w:proofErr w:type="spellEnd"/>
          </w:p>
          <w:p w:rsidR="00765EB1" w:rsidRPr="00705026" w:rsidRDefault="00765EB1" w:rsidP="00DF3111">
            <w:proofErr w:type="spellStart"/>
            <w:r w:rsidRPr="00705026">
              <w:t>ва</w:t>
            </w:r>
            <w:proofErr w:type="spellEnd"/>
            <w:r w:rsidRPr="00705026">
              <w:t xml:space="preserve"> – главный бухгалтер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46,7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Автомобиль Фольксваген Поло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535224,06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 w:val="restart"/>
          </w:tcPr>
          <w:p w:rsidR="00765EB1" w:rsidRPr="00705026" w:rsidRDefault="00765EB1" w:rsidP="00DF31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индивид</w:t>
            </w:r>
            <w:r w:rsidRPr="00705026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lastRenderedPageBreak/>
              <w:t>46,7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 xml:space="preserve">Жилой </w:t>
            </w:r>
            <w:r w:rsidRPr="00705026">
              <w:lastRenderedPageBreak/>
              <w:t>дом (1/2 доли)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lastRenderedPageBreak/>
              <w:t>103,8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445234,34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103,8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738,0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Земельный участок  (1/2 доли)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738,0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F91275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5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DF3111">
            <w:r w:rsidRPr="00705026">
              <w:t>ГЛУШАНИНА Светлана Юрьевна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DF3111">
            <w:r w:rsidRPr="00705026">
              <w:t>И.о. ведущего специалиста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48,1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82,1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488350,68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</w:tcPr>
          <w:p w:rsidR="00765EB1" w:rsidRPr="00705026" w:rsidRDefault="00765EB1" w:rsidP="00DF3111">
            <w:pPr>
              <w:ind w:left="113" w:right="113"/>
              <w:jc w:val="center"/>
            </w:pPr>
          </w:p>
        </w:tc>
      </w:tr>
      <w:tr w:rsidR="00765EB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451,0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 w:val="restart"/>
          </w:tcPr>
          <w:p w:rsidR="00765EB1" w:rsidRPr="00705026" w:rsidRDefault="00765EB1" w:rsidP="00DF31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82,1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</w:tcPr>
          <w:p w:rsidR="00765EB1" w:rsidRPr="00705026" w:rsidRDefault="00765EB1" w:rsidP="00DF3111">
            <w:pPr>
              <w:jc w:val="center"/>
            </w:pPr>
          </w:p>
          <w:p w:rsidR="00765EB1" w:rsidRPr="00705026" w:rsidRDefault="00765EB1" w:rsidP="00DF3111">
            <w:pPr>
              <w:jc w:val="center"/>
            </w:pPr>
          </w:p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</w:tcPr>
          <w:p w:rsidR="00765EB1" w:rsidRPr="00705026" w:rsidRDefault="00765EB1" w:rsidP="00DF3111">
            <w:pPr>
              <w:jc w:val="center"/>
            </w:pPr>
          </w:p>
          <w:p w:rsidR="00765EB1" w:rsidRPr="00705026" w:rsidRDefault="00765EB1" w:rsidP="00DF3111">
            <w:pPr>
              <w:jc w:val="center"/>
            </w:pPr>
          </w:p>
          <w:p w:rsidR="00765EB1" w:rsidRPr="00705026" w:rsidRDefault="00765EB1" w:rsidP="00DF31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-</w:t>
            </w:r>
          </w:p>
        </w:tc>
      </w:tr>
      <w:tr w:rsidR="00765EB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DF3111"/>
        </w:tc>
        <w:tc>
          <w:tcPr>
            <w:tcW w:w="1985" w:type="dxa"/>
            <w:vMerge/>
          </w:tcPr>
          <w:p w:rsidR="00765EB1" w:rsidRPr="00705026" w:rsidRDefault="00765EB1" w:rsidP="00DF3111"/>
        </w:tc>
        <w:tc>
          <w:tcPr>
            <w:tcW w:w="1984" w:type="dxa"/>
            <w:vMerge/>
          </w:tcPr>
          <w:p w:rsidR="00765EB1" w:rsidRPr="00705026" w:rsidRDefault="00765EB1" w:rsidP="00DF3111"/>
        </w:tc>
        <w:tc>
          <w:tcPr>
            <w:tcW w:w="127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451,0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DF31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765EB1" w:rsidRPr="00705026" w:rsidRDefault="00765EB1" w:rsidP="00DF31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6</w:t>
            </w:r>
          </w:p>
        </w:tc>
        <w:tc>
          <w:tcPr>
            <w:tcW w:w="1985" w:type="dxa"/>
          </w:tcPr>
          <w:p w:rsidR="00765EB1" w:rsidRPr="00705026" w:rsidRDefault="00765EB1" w:rsidP="00015844">
            <w:r w:rsidRPr="00705026">
              <w:t>ГАСАНОВА</w:t>
            </w:r>
          </w:p>
          <w:p w:rsidR="00765EB1" w:rsidRPr="00705026" w:rsidRDefault="00765EB1" w:rsidP="00015844">
            <w:r w:rsidRPr="00705026">
              <w:t>Элеонора</w:t>
            </w:r>
          </w:p>
          <w:p w:rsidR="00765EB1" w:rsidRPr="00705026" w:rsidRDefault="00765EB1" w:rsidP="00015844">
            <w:r w:rsidRPr="00705026">
              <w:t>Викторовна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423954">
            <w:r w:rsidRPr="00705026">
              <w:t>И.о</w:t>
            </w:r>
            <w:proofErr w:type="gramStart"/>
            <w:r w:rsidRPr="00705026">
              <w:t>.г</w:t>
            </w:r>
            <w:proofErr w:type="gramEnd"/>
            <w:r w:rsidRPr="00705026">
              <w:t>лавного специалиста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015844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7</w:t>
            </w:r>
            <w:r w:rsidRPr="00705026">
              <w:t>1,</w:t>
            </w:r>
            <w:r w:rsidRPr="00705026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Автомобиль</w:t>
            </w:r>
          </w:p>
          <w:p w:rsidR="00765EB1" w:rsidRPr="00705026" w:rsidRDefault="00765EB1" w:rsidP="006A51DB">
            <w:pPr>
              <w:jc w:val="center"/>
              <w:rPr>
                <w:lang w:val="en-US"/>
              </w:rPr>
            </w:pPr>
            <w:proofErr w:type="spellStart"/>
            <w:r w:rsidRPr="00705026">
              <w:t>Шевроле</w:t>
            </w:r>
            <w:proofErr w:type="spellEnd"/>
            <w:r w:rsidRPr="00705026">
              <w:t xml:space="preserve"> </w:t>
            </w:r>
            <w:proofErr w:type="spellStart"/>
            <w:r w:rsidRPr="00705026">
              <w:rPr>
                <w:lang w:val="en-US"/>
              </w:rPr>
              <w:t>Cruze</w:t>
            </w:r>
            <w:proofErr w:type="spellEnd"/>
          </w:p>
        </w:tc>
        <w:tc>
          <w:tcPr>
            <w:tcW w:w="1752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645538,04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015844"/>
        </w:tc>
        <w:tc>
          <w:tcPr>
            <w:tcW w:w="1985" w:type="dxa"/>
            <w:vMerge w:val="restart"/>
          </w:tcPr>
          <w:p w:rsidR="00765EB1" w:rsidRPr="00705026" w:rsidRDefault="00765EB1" w:rsidP="00015844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015844"/>
        </w:tc>
        <w:tc>
          <w:tcPr>
            <w:tcW w:w="12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37,7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31,2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ВАЗ 21101</w:t>
            </w:r>
          </w:p>
          <w:p w:rsidR="00765EB1" w:rsidRPr="00705026" w:rsidRDefault="00765EB1" w:rsidP="00015844">
            <w:pPr>
              <w:jc w:val="center"/>
            </w:pPr>
            <w:r w:rsidRPr="00705026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338788,87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015844"/>
        </w:tc>
        <w:tc>
          <w:tcPr>
            <w:tcW w:w="1985" w:type="dxa"/>
            <w:vMerge/>
          </w:tcPr>
          <w:p w:rsidR="00765EB1" w:rsidRPr="00705026" w:rsidRDefault="00765EB1" w:rsidP="00015844"/>
        </w:tc>
        <w:tc>
          <w:tcPr>
            <w:tcW w:w="1984" w:type="dxa"/>
            <w:vMerge/>
          </w:tcPr>
          <w:p w:rsidR="00765EB1" w:rsidRPr="00705026" w:rsidRDefault="00765EB1" w:rsidP="00015844"/>
        </w:tc>
        <w:tc>
          <w:tcPr>
            <w:tcW w:w="12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30,0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A31B33"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015844">
            <w:pPr>
              <w:jc w:val="center"/>
              <w:rPr>
                <w:sz w:val="20"/>
                <w:szCs w:val="20"/>
              </w:rPr>
            </w:pPr>
            <w:r w:rsidRPr="00705026">
              <w:rPr>
                <w:sz w:val="20"/>
                <w:szCs w:val="20"/>
              </w:rPr>
              <w:t>1426,0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A31B3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015844"/>
        </w:tc>
        <w:tc>
          <w:tcPr>
            <w:tcW w:w="1985" w:type="dxa"/>
            <w:vMerge/>
          </w:tcPr>
          <w:p w:rsidR="00765EB1" w:rsidRPr="00705026" w:rsidRDefault="00765EB1" w:rsidP="00015844"/>
        </w:tc>
        <w:tc>
          <w:tcPr>
            <w:tcW w:w="1984" w:type="dxa"/>
            <w:vMerge/>
          </w:tcPr>
          <w:p w:rsidR="00765EB1" w:rsidRPr="00705026" w:rsidRDefault="00765EB1" w:rsidP="00015844"/>
        </w:tc>
        <w:tc>
          <w:tcPr>
            <w:tcW w:w="12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индивид</w:t>
            </w:r>
            <w:r w:rsidRPr="00705026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lastRenderedPageBreak/>
              <w:t>30,0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A31B33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015844">
            <w:pPr>
              <w:jc w:val="center"/>
            </w:pPr>
            <w:r w:rsidRPr="00705026">
              <w:t>71,4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A31B33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015844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</w:tcPr>
          <w:p w:rsidR="00765EB1" w:rsidRPr="00705026" w:rsidRDefault="00765EB1" w:rsidP="00540C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71,4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7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540C11">
            <w:r w:rsidRPr="00705026">
              <w:t xml:space="preserve">ДЕМИНА </w:t>
            </w:r>
          </w:p>
          <w:p w:rsidR="00765EB1" w:rsidRPr="00705026" w:rsidRDefault="00765EB1" w:rsidP="00540C11">
            <w:r w:rsidRPr="00705026">
              <w:t>Лилия</w:t>
            </w:r>
          </w:p>
          <w:p w:rsidR="00765EB1" w:rsidRPr="00705026" w:rsidRDefault="00765EB1" w:rsidP="00540C11">
            <w:r w:rsidRPr="00705026">
              <w:t>Чеславовна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540C11">
            <w:r w:rsidRPr="00705026">
              <w:t>Заведующий сектором договорных отношений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EB3F25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EB3F25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EB3F25">
            <w:pPr>
              <w:jc w:val="center"/>
            </w:pPr>
            <w:r w:rsidRPr="00705026">
              <w:t>54,7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EB3F25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63,0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Shevrolet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Aveo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492258,39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256,0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 w:val="restart"/>
          </w:tcPr>
          <w:p w:rsidR="00765EB1" w:rsidRPr="00705026" w:rsidRDefault="00765EB1" w:rsidP="00540C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63,0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272241,29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256,0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540C11"/>
        </w:tc>
        <w:tc>
          <w:tcPr>
            <w:tcW w:w="81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 w:val="restart"/>
          </w:tcPr>
          <w:p w:rsidR="00765EB1" w:rsidRPr="00705026" w:rsidRDefault="00765EB1" w:rsidP="00540C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63,0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</w:tcPr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</w:tcPr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256,0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 w:val="restart"/>
          </w:tcPr>
          <w:p w:rsidR="00765EB1" w:rsidRPr="00705026" w:rsidRDefault="00765EB1" w:rsidP="00540C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63,0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</w:tcPr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</w:tcPr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</w:p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256,0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B2213D">
            <w:r w:rsidRPr="00705026">
              <w:t>1</w:t>
            </w:r>
            <w:r w:rsidR="00B2213D" w:rsidRPr="00705026">
              <w:t>8</w:t>
            </w:r>
          </w:p>
        </w:tc>
        <w:tc>
          <w:tcPr>
            <w:tcW w:w="1985" w:type="dxa"/>
          </w:tcPr>
          <w:p w:rsidR="00765EB1" w:rsidRPr="00705026" w:rsidRDefault="00765EB1" w:rsidP="00540C11">
            <w:r w:rsidRPr="00705026">
              <w:t>ЖИВОТОВА Ирина</w:t>
            </w:r>
          </w:p>
          <w:p w:rsidR="00765EB1" w:rsidRPr="00705026" w:rsidRDefault="00765EB1" w:rsidP="00540C11">
            <w:r w:rsidRPr="00705026">
              <w:t>Ивановна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540C11">
            <w:r w:rsidRPr="00705026">
              <w:t xml:space="preserve">Начальник отдела аренды и приватизации </w:t>
            </w:r>
            <w:r w:rsidRPr="00705026">
              <w:lastRenderedPageBreak/>
              <w:t>земли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долевая (1/3)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58,4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507293,09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 w:val="restart"/>
          </w:tcPr>
          <w:p w:rsidR="00765EB1" w:rsidRPr="00705026" w:rsidRDefault="00765EB1" w:rsidP="00540C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долевая (1/3)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58,4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  <w:r w:rsidRPr="00705026">
              <w:t xml:space="preserve">Автомобиль </w:t>
            </w:r>
            <w:r w:rsidRPr="00705026">
              <w:rPr>
                <w:lang w:val="en-US"/>
              </w:rPr>
              <w:t xml:space="preserve">Volkswagen </w:t>
            </w:r>
            <w:proofErr w:type="spellStart"/>
            <w:r w:rsidRPr="00705026">
              <w:rPr>
                <w:lang w:val="en-US"/>
              </w:rPr>
              <w:t>Tiguan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980219,80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r w:rsidRPr="0070502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25,6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21,2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/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722,2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540C11">
            <w:r w:rsidRPr="00705026">
              <w:t>19</w:t>
            </w:r>
          </w:p>
        </w:tc>
        <w:tc>
          <w:tcPr>
            <w:tcW w:w="1985" w:type="dxa"/>
          </w:tcPr>
          <w:p w:rsidR="00765EB1" w:rsidRPr="00705026" w:rsidRDefault="00765EB1" w:rsidP="00540C11">
            <w:r w:rsidRPr="00705026">
              <w:t xml:space="preserve">ЖУКОВА </w:t>
            </w:r>
          </w:p>
          <w:p w:rsidR="00765EB1" w:rsidRPr="00705026" w:rsidRDefault="00765EB1" w:rsidP="00540C11">
            <w:r w:rsidRPr="00705026">
              <w:t>Ольга</w:t>
            </w:r>
          </w:p>
          <w:p w:rsidR="00765EB1" w:rsidRPr="00705026" w:rsidRDefault="00765EB1" w:rsidP="00540C11">
            <w:r w:rsidRPr="00705026">
              <w:t>Михайловна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540C11">
            <w:r w:rsidRPr="00705026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55,7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523214,10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</w:tcPr>
          <w:p w:rsidR="00765EB1" w:rsidRPr="00705026" w:rsidRDefault="00765EB1" w:rsidP="00540C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55,7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Мицубиши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Лансер</w:t>
            </w:r>
            <w:proofErr w:type="spellEnd"/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742628,39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540C11">
            <w:r w:rsidRPr="00705026">
              <w:t>20</w:t>
            </w:r>
          </w:p>
        </w:tc>
        <w:tc>
          <w:tcPr>
            <w:tcW w:w="1985" w:type="dxa"/>
          </w:tcPr>
          <w:p w:rsidR="00765EB1" w:rsidRPr="00705026" w:rsidRDefault="00765EB1" w:rsidP="00540C11">
            <w:r w:rsidRPr="00705026">
              <w:t>ЗАЙЦЕВА Анна</w:t>
            </w:r>
          </w:p>
          <w:p w:rsidR="00765EB1" w:rsidRPr="00705026" w:rsidRDefault="00765EB1" w:rsidP="00540C11">
            <w:r w:rsidRPr="00705026">
              <w:t>Сергеевна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540C11">
            <w:r w:rsidRPr="00705026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83B2F">
            <w:pPr>
              <w:jc w:val="center"/>
            </w:pPr>
            <w:r w:rsidRPr="00705026">
              <w:t>40,6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372557,61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</w:tcPr>
          <w:p w:rsidR="00765EB1" w:rsidRPr="00705026" w:rsidRDefault="00765EB1" w:rsidP="00540C11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59,2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</w:tcPr>
          <w:p w:rsidR="00765EB1" w:rsidRPr="00705026" w:rsidRDefault="00765EB1" w:rsidP="00540C11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83B2F">
            <w:pPr>
              <w:jc w:val="center"/>
            </w:pPr>
            <w:r w:rsidRPr="00705026">
              <w:t>40,6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B2213D" w:rsidP="00540C11">
            <w:r w:rsidRPr="00705026">
              <w:t>21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540C11">
            <w:pPr>
              <w:rPr>
                <w:sz w:val="22"/>
                <w:szCs w:val="22"/>
              </w:rPr>
            </w:pPr>
            <w:r w:rsidRPr="00705026">
              <w:rPr>
                <w:sz w:val="22"/>
                <w:szCs w:val="22"/>
              </w:rPr>
              <w:t>ЗИМОГЛЯДОВА</w:t>
            </w:r>
          </w:p>
          <w:p w:rsidR="00765EB1" w:rsidRPr="00705026" w:rsidRDefault="00765EB1" w:rsidP="00540C11">
            <w:r w:rsidRPr="00705026">
              <w:t>Татьяна Николаевна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540C11">
            <w:r w:rsidRPr="00705026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8919FF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65</w:t>
            </w:r>
            <w:r w:rsidRPr="00705026">
              <w:t>,</w:t>
            </w:r>
            <w:r w:rsidRPr="00705026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  <w:rPr>
                <w:lang w:val="en-US"/>
              </w:rPr>
            </w:pPr>
            <w:r w:rsidRPr="00705026">
              <w:t xml:space="preserve">Автомобиль ДЭУ </w:t>
            </w:r>
            <w:proofErr w:type="spellStart"/>
            <w:r w:rsidRPr="00705026">
              <w:rPr>
                <w:lang w:val="en-US"/>
              </w:rPr>
              <w:t>Matiz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223951,0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540C11"/>
        </w:tc>
        <w:tc>
          <w:tcPr>
            <w:tcW w:w="1985" w:type="dxa"/>
            <w:vMerge/>
          </w:tcPr>
          <w:p w:rsidR="00765EB1" w:rsidRPr="00705026" w:rsidRDefault="00765EB1" w:rsidP="00540C1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65EB1" w:rsidRPr="00705026" w:rsidRDefault="00765EB1" w:rsidP="00540C11"/>
        </w:tc>
        <w:tc>
          <w:tcPr>
            <w:tcW w:w="1276" w:type="dxa"/>
            <w:vAlign w:val="center"/>
          </w:tcPr>
          <w:p w:rsidR="00765EB1" w:rsidRPr="00705026" w:rsidRDefault="00765EB1" w:rsidP="00FC12A8"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502,0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FC12A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FC12A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FC12A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540C11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</w:tcPr>
          <w:p w:rsidR="00765EB1" w:rsidRPr="00705026" w:rsidRDefault="00765EB1" w:rsidP="00B2213D">
            <w:r w:rsidRPr="00705026">
              <w:t>2</w:t>
            </w:r>
            <w:r w:rsidR="00B2213D" w:rsidRPr="00705026">
              <w:t>2</w:t>
            </w:r>
          </w:p>
        </w:tc>
        <w:tc>
          <w:tcPr>
            <w:tcW w:w="1985" w:type="dxa"/>
          </w:tcPr>
          <w:p w:rsidR="00765EB1" w:rsidRPr="00705026" w:rsidRDefault="00765EB1" w:rsidP="00540C11">
            <w:r w:rsidRPr="00705026">
              <w:t>ИВАНОВА</w:t>
            </w:r>
          </w:p>
          <w:p w:rsidR="00765EB1" w:rsidRPr="00705026" w:rsidRDefault="00765EB1" w:rsidP="00540C11">
            <w:r w:rsidRPr="00705026">
              <w:lastRenderedPageBreak/>
              <w:t>Надежда Николаевна</w:t>
            </w:r>
          </w:p>
        </w:tc>
        <w:tc>
          <w:tcPr>
            <w:tcW w:w="1984" w:type="dxa"/>
          </w:tcPr>
          <w:p w:rsidR="00765EB1" w:rsidRPr="00705026" w:rsidRDefault="00765EB1" w:rsidP="00540C11">
            <w:r w:rsidRPr="00705026">
              <w:lastRenderedPageBreak/>
              <w:t xml:space="preserve">Главный </w:t>
            </w:r>
            <w:r w:rsidRPr="00705026">
              <w:lastRenderedPageBreak/>
              <w:t>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 xml:space="preserve">квартира 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23,4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484286,73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RPr="004358A0" w:rsidTr="00D04773">
        <w:trPr>
          <w:gridAfter w:val="6"/>
          <w:wAfter w:w="10554" w:type="dxa"/>
        </w:trPr>
        <w:tc>
          <w:tcPr>
            <w:tcW w:w="709" w:type="dxa"/>
          </w:tcPr>
          <w:p w:rsidR="00765EB1" w:rsidRPr="00705026" w:rsidRDefault="00765EB1" w:rsidP="00B2213D">
            <w:r w:rsidRPr="00705026">
              <w:lastRenderedPageBreak/>
              <w:t>2</w:t>
            </w:r>
            <w:r w:rsidR="00B2213D" w:rsidRPr="00705026">
              <w:t>3</w:t>
            </w:r>
          </w:p>
        </w:tc>
        <w:tc>
          <w:tcPr>
            <w:tcW w:w="1985" w:type="dxa"/>
          </w:tcPr>
          <w:p w:rsidR="00765EB1" w:rsidRPr="00705026" w:rsidRDefault="00765EB1" w:rsidP="00540C11">
            <w:r w:rsidRPr="00705026">
              <w:t>КОЗЫРЕВА</w:t>
            </w:r>
          </w:p>
          <w:p w:rsidR="00765EB1" w:rsidRPr="00705026" w:rsidRDefault="00765EB1" w:rsidP="00540C11">
            <w:r w:rsidRPr="00705026">
              <w:t>Елена Васильевна</w:t>
            </w:r>
          </w:p>
        </w:tc>
        <w:tc>
          <w:tcPr>
            <w:tcW w:w="1984" w:type="dxa"/>
          </w:tcPr>
          <w:p w:rsidR="00765EB1" w:rsidRPr="00705026" w:rsidRDefault="00765EB1" w:rsidP="00540C11">
            <w:r w:rsidRPr="00705026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36,6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4358A0" w:rsidP="00540C11">
            <w:pPr>
              <w:jc w:val="center"/>
            </w:pPr>
            <w:r w:rsidRPr="00705026">
              <w:t>474357,67</w:t>
            </w:r>
            <w:r w:rsidR="00765EB1" w:rsidRPr="00705026">
              <w:t xml:space="preserve"> 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540C11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C552EA">
            <w:r w:rsidRPr="00705026">
              <w:t>24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Портнягина</w:t>
            </w:r>
          </w:p>
          <w:p w:rsidR="00765EB1" w:rsidRPr="00705026" w:rsidRDefault="00765EB1" w:rsidP="00C552EA">
            <w:r w:rsidRPr="00705026">
              <w:t>Виктория Вячеславовна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  <w:r w:rsidRPr="00705026">
              <w:t xml:space="preserve">Заместитель председателя 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46,9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627275,73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 w:val="restart"/>
          </w:tcPr>
          <w:p w:rsidR="00765EB1" w:rsidRPr="00705026" w:rsidRDefault="00765EB1" w:rsidP="00910044">
            <w:r w:rsidRPr="00705026">
              <w:t>супруг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910044"/>
        </w:tc>
        <w:tc>
          <w:tcPr>
            <w:tcW w:w="127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Автомобиль ВАЗ 21083</w:t>
            </w:r>
          </w:p>
          <w:p w:rsidR="00765EB1" w:rsidRPr="00705026" w:rsidRDefault="00765EB1" w:rsidP="00910044">
            <w:pPr>
              <w:jc w:val="center"/>
            </w:pPr>
            <w:r w:rsidRPr="00705026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370126,93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910044"/>
        </w:tc>
        <w:tc>
          <w:tcPr>
            <w:tcW w:w="1984" w:type="dxa"/>
            <w:vMerge/>
          </w:tcPr>
          <w:p w:rsidR="00765EB1" w:rsidRPr="00705026" w:rsidRDefault="00765EB1" w:rsidP="00910044"/>
        </w:tc>
        <w:tc>
          <w:tcPr>
            <w:tcW w:w="127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15,6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B2213D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B2213D" w:rsidRPr="00705026" w:rsidRDefault="00B2213D" w:rsidP="00C552EA">
            <w:r w:rsidRPr="00705026">
              <w:t>25</w:t>
            </w:r>
          </w:p>
        </w:tc>
        <w:tc>
          <w:tcPr>
            <w:tcW w:w="1985" w:type="dxa"/>
          </w:tcPr>
          <w:p w:rsidR="00B2213D" w:rsidRPr="00705026" w:rsidRDefault="00B2213D" w:rsidP="00C552EA">
            <w:r w:rsidRPr="00705026">
              <w:t>МЕДВЕДЕВ Иван Сергеевич</w:t>
            </w:r>
          </w:p>
        </w:tc>
        <w:tc>
          <w:tcPr>
            <w:tcW w:w="1984" w:type="dxa"/>
            <w:vMerge w:val="restart"/>
          </w:tcPr>
          <w:p w:rsidR="00B2213D" w:rsidRPr="00705026" w:rsidRDefault="00B2213D" w:rsidP="00C552EA">
            <w:pPr>
              <w:jc w:val="center"/>
            </w:pPr>
            <w:r w:rsidRPr="00705026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47,9</w:t>
            </w:r>
          </w:p>
        </w:tc>
        <w:tc>
          <w:tcPr>
            <w:tcW w:w="933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квартира</w:t>
            </w:r>
          </w:p>
          <w:p w:rsidR="00B2213D" w:rsidRPr="00705026" w:rsidRDefault="00B2213D" w:rsidP="00C552EA">
            <w:pPr>
              <w:jc w:val="center"/>
            </w:pPr>
            <w:r w:rsidRPr="00705026">
              <w:t>(1/2 доли)</w:t>
            </w:r>
          </w:p>
        </w:tc>
        <w:tc>
          <w:tcPr>
            <w:tcW w:w="816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47,9</w:t>
            </w:r>
          </w:p>
        </w:tc>
        <w:tc>
          <w:tcPr>
            <w:tcW w:w="933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B2213D" w:rsidRPr="00705026" w:rsidRDefault="00B2213D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318671,32</w:t>
            </w:r>
          </w:p>
        </w:tc>
        <w:tc>
          <w:tcPr>
            <w:tcW w:w="970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</w:tr>
      <w:tr w:rsidR="00B2213D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2213D" w:rsidRPr="00705026" w:rsidRDefault="00B2213D" w:rsidP="00C552EA"/>
        </w:tc>
        <w:tc>
          <w:tcPr>
            <w:tcW w:w="1985" w:type="dxa"/>
          </w:tcPr>
          <w:p w:rsidR="00B2213D" w:rsidRPr="00705026" w:rsidRDefault="00B2213D" w:rsidP="00C552EA">
            <w:r w:rsidRPr="00705026">
              <w:t>супруга</w:t>
            </w:r>
          </w:p>
        </w:tc>
        <w:tc>
          <w:tcPr>
            <w:tcW w:w="1984" w:type="dxa"/>
            <w:vMerge/>
          </w:tcPr>
          <w:p w:rsidR="00B2213D" w:rsidRPr="00705026" w:rsidRDefault="00B2213D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  <w:tc>
          <w:tcPr>
            <w:tcW w:w="776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  <w:tc>
          <w:tcPr>
            <w:tcW w:w="933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B2213D" w:rsidRPr="00705026" w:rsidRDefault="00B2213D" w:rsidP="00E838C6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B2213D" w:rsidRPr="00705026" w:rsidRDefault="00B2213D" w:rsidP="00E838C6">
            <w:pPr>
              <w:jc w:val="center"/>
            </w:pPr>
            <w:r w:rsidRPr="00705026">
              <w:t>50,4</w:t>
            </w:r>
          </w:p>
        </w:tc>
        <w:tc>
          <w:tcPr>
            <w:tcW w:w="933" w:type="dxa"/>
            <w:vAlign w:val="center"/>
          </w:tcPr>
          <w:p w:rsidR="00B2213D" w:rsidRPr="00705026" w:rsidRDefault="00B2213D" w:rsidP="00E838C6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B2213D" w:rsidRPr="00705026" w:rsidRDefault="00B2213D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B2213D" w:rsidRPr="00705026" w:rsidRDefault="00B2213D" w:rsidP="00E838C6">
            <w:pPr>
              <w:jc w:val="center"/>
            </w:pPr>
            <w:r w:rsidRPr="00705026">
              <w:t>181818,18</w:t>
            </w:r>
          </w:p>
        </w:tc>
        <w:tc>
          <w:tcPr>
            <w:tcW w:w="970" w:type="dxa"/>
            <w:vAlign w:val="center"/>
          </w:tcPr>
          <w:p w:rsidR="00B2213D" w:rsidRPr="00705026" w:rsidRDefault="00B2213D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765EB1" w:rsidRPr="00705026" w:rsidRDefault="00765EB1" w:rsidP="00C552EA">
            <w:r w:rsidRPr="00705026">
              <w:t>26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МЕЛЬНИКОВ</w:t>
            </w:r>
          </w:p>
          <w:p w:rsidR="00765EB1" w:rsidRPr="00705026" w:rsidRDefault="00765EB1" w:rsidP="00C552EA">
            <w:r w:rsidRPr="00705026">
              <w:t>Павел Борисович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  <w:r w:rsidRPr="00705026">
              <w:t>начальник юридического отдела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совместная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67,9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E838C6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E838C6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E838C6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Автомобиль ВАЗ 21150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1427550,12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765EB1" w:rsidRPr="00705026" w:rsidRDefault="00765EB1" w:rsidP="00EA7C2D">
            <w:pPr>
              <w:ind w:left="113" w:right="113"/>
              <w:jc w:val="center"/>
            </w:pPr>
          </w:p>
        </w:tc>
      </w:tr>
      <w:tr w:rsidR="00765EB1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совместная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супруга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совместная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28321,47</w:t>
            </w: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совместная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67,9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67,9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765EB1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  <w:tcBorders>
              <w:bottom w:val="nil"/>
            </w:tcBorders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</w:tr>
      <w:tr w:rsidR="00765EB1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67,9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765EB1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765EB1" w:rsidRPr="00705026" w:rsidRDefault="00765EB1" w:rsidP="00C552EA">
            <w:r w:rsidRPr="00705026">
              <w:t>27</w:t>
            </w:r>
          </w:p>
        </w:tc>
        <w:tc>
          <w:tcPr>
            <w:tcW w:w="1985" w:type="dxa"/>
          </w:tcPr>
          <w:p w:rsidR="00765EB1" w:rsidRPr="00705026" w:rsidRDefault="00765EB1" w:rsidP="00C552EA">
            <w:r w:rsidRPr="00705026">
              <w:t>МАРТЫНОВА Таисия Ивановна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  <w:r w:rsidRPr="00705026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50,8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E34C0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50006</w:t>
            </w:r>
            <w:r w:rsidRPr="00705026">
              <w:t>,</w:t>
            </w:r>
            <w:r w:rsidRPr="00705026">
              <w:rPr>
                <w:lang w:val="en-US"/>
              </w:rPr>
              <w:t>15</w:t>
            </w:r>
          </w:p>
        </w:tc>
        <w:tc>
          <w:tcPr>
            <w:tcW w:w="970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долевая</w:t>
            </w:r>
          </w:p>
          <w:p w:rsidR="00765EB1" w:rsidRPr="00705026" w:rsidRDefault="00765EB1" w:rsidP="00C552EA">
            <w:pPr>
              <w:jc w:val="center"/>
            </w:pPr>
            <w:r w:rsidRPr="00705026">
              <w:t>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50,8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 xml:space="preserve">Автомобиль </w:t>
            </w:r>
            <w:r w:rsidRPr="00705026">
              <w:rPr>
                <w:lang w:val="en-US"/>
              </w:rPr>
              <w:t xml:space="preserve">Chevrolet Cobalt 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106288,96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долевая</w:t>
            </w:r>
          </w:p>
          <w:p w:rsidR="00765EB1" w:rsidRPr="00705026" w:rsidRDefault="00765EB1" w:rsidP="00C552EA">
            <w:pPr>
              <w:jc w:val="center"/>
            </w:pPr>
            <w:r w:rsidRPr="00705026">
              <w:t>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23,46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долевая</w:t>
            </w:r>
          </w:p>
          <w:p w:rsidR="00765EB1" w:rsidRPr="00705026" w:rsidRDefault="00765EB1" w:rsidP="00FC12A8">
            <w:pPr>
              <w:jc w:val="center"/>
            </w:pPr>
            <w:r w:rsidRPr="00705026">
              <w:t>(1/2)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32,0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765EB1" w:rsidTr="00336311">
        <w:trPr>
          <w:gridAfter w:val="6"/>
          <w:wAfter w:w="10554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765EB1" w:rsidRPr="00705026" w:rsidRDefault="00765EB1" w:rsidP="00C552EA"/>
        </w:tc>
        <w:tc>
          <w:tcPr>
            <w:tcW w:w="1985" w:type="dxa"/>
          </w:tcPr>
          <w:p w:rsidR="00765EB1" w:rsidRPr="00705026" w:rsidRDefault="00765EB1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50,8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C552EA"/>
          <w:p w:rsidR="00765EB1" w:rsidRPr="00705026" w:rsidRDefault="00765EB1" w:rsidP="00C552EA">
            <w:r w:rsidRPr="00705026">
              <w:t>28</w:t>
            </w:r>
          </w:p>
        </w:tc>
        <w:tc>
          <w:tcPr>
            <w:tcW w:w="1985" w:type="dxa"/>
            <w:vMerge w:val="restart"/>
          </w:tcPr>
          <w:p w:rsidR="00765EB1" w:rsidRPr="00705026" w:rsidRDefault="00765EB1" w:rsidP="00C552EA">
            <w:r w:rsidRPr="00705026">
              <w:t>МУРИНОВИЧ</w:t>
            </w:r>
          </w:p>
          <w:p w:rsidR="00765EB1" w:rsidRPr="00705026" w:rsidRDefault="00765EB1" w:rsidP="00C552EA">
            <w:r w:rsidRPr="00705026">
              <w:t>Наталья Владимировна</w:t>
            </w:r>
          </w:p>
        </w:tc>
        <w:tc>
          <w:tcPr>
            <w:tcW w:w="1984" w:type="dxa"/>
            <w:vMerge w:val="restart"/>
          </w:tcPr>
          <w:p w:rsidR="00765EB1" w:rsidRPr="00705026" w:rsidRDefault="00765EB1" w:rsidP="00C552EA">
            <w:pPr>
              <w:jc w:val="center"/>
            </w:pPr>
            <w:r w:rsidRPr="00705026">
              <w:t>Ведущий специалист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76,3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765EB1" w:rsidRPr="00705026" w:rsidRDefault="004358A0" w:rsidP="00C552EA">
            <w:pPr>
              <w:jc w:val="center"/>
            </w:pPr>
            <w:r w:rsidRPr="00705026">
              <w:t>322374,20</w:t>
            </w:r>
          </w:p>
        </w:tc>
        <w:tc>
          <w:tcPr>
            <w:tcW w:w="970" w:type="dxa"/>
            <w:vMerge w:val="restart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-</w:t>
            </w:r>
          </w:p>
        </w:tc>
      </w:tr>
      <w:tr w:rsidR="00765EB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765EB1" w:rsidRPr="00705026" w:rsidRDefault="00765EB1" w:rsidP="00C552EA"/>
        </w:tc>
        <w:tc>
          <w:tcPr>
            <w:tcW w:w="1985" w:type="dxa"/>
            <w:vMerge/>
          </w:tcPr>
          <w:p w:rsidR="00765EB1" w:rsidRPr="00705026" w:rsidRDefault="00765EB1" w:rsidP="00C552EA"/>
        </w:tc>
        <w:tc>
          <w:tcPr>
            <w:tcW w:w="1984" w:type="dxa"/>
            <w:vMerge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548,0</w:t>
            </w:r>
          </w:p>
        </w:tc>
        <w:tc>
          <w:tcPr>
            <w:tcW w:w="933" w:type="dxa"/>
            <w:vAlign w:val="center"/>
          </w:tcPr>
          <w:p w:rsidR="00765EB1" w:rsidRPr="00705026" w:rsidRDefault="00765EB1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765EB1" w:rsidRPr="00705026" w:rsidRDefault="00765EB1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76,3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178000,0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548,0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358A0" w:rsidRPr="00705026" w:rsidRDefault="004358A0" w:rsidP="004358A0">
            <w:pPr>
              <w:jc w:val="center"/>
            </w:pPr>
            <w:r w:rsidRPr="00705026">
              <w:t>Жилой дом (объект незавершенного строительства)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196B3C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196B3C">
            <w:pPr>
              <w:jc w:val="center"/>
            </w:pPr>
            <w:r w:rsidRPr="00705026">
              <w:t>200,0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196B3C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4358A0" w:rsidRPr="00705026" w:rsidRDefault="004358A0" w:rsidP="00C552EA">
            <w:r w:rsidRPr="00705026">
              <w:t>29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 xml:space="preserve">НИЛОВ </w:t>
            </w:r>
          </w:p>
          <w:p w:rsidR="004358A0" w:rsidRPr="00705026" w:rsidRDefault="004358A0" w:rsidP="00C552EA">
            <w:r w:rsidRPr="00705026">
              <w:t>Игорь Викторович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pPr>
              <w:jc w:val="center"/>
            </w:pPr>
            <w:r w:rsidRPr="00705026">
              <w:t>Главный специалист сектора договорных отношений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(1/3)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441130,99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  <w:rPr>
                <w:rStyle w:val="ad"/>
              </w:rPr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43,2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4358A0" w:rsidRPr="00705026" w:rsidRDefault="004358A0" w:rsidP="00C552EA">
            <w:pPr>
              <w:ind w:left="113" w:right="113"/>
              <w:jc w:val="center"/>
            </w:pPr>
          </w:p>
        </w:tc>
      </w:tr>
      <w:tr w:rsidR="004358A0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супруга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(2/3)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208797,48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30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НЕСТЕРОВА Людмила Владимировна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(1/5)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48,4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486347,93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627C88">
        <w:trPr>
          <w:gridAfter w:val="6"/>
          <w:wAfter w:w="10554" w:type="dxa"/>
        </w:trPr>
        <w:tc>
          <w:tcPr>
            <w:tcW w:w="709" w:type="dxa"/>
            <w:vMerge/>
            <w:tcBorders>
              <w:bottom w:val="nil"/>
            </w:tcBorders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(1/5)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48,4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627C88">
        <w:trPr>
          <w:gridAfter w:val="6"/>
          <w:wAfter w:w="10554" w:type="dxa"/>
        </w:trPr>
        <w:tc>
          <w:tcPr>
            <w:tcW w:w="709" w:type="dxa"/>
            <w:tcBorders>
              <w:top w:val="nil"/>
            </w:tcBorders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tcBorders>
              <w:top w:val="nil"/>
            </w:tcBorders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квартира  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48,4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31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ПОНАМАРЕВА Наталья Владимировна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 xml:space="preserve">Ведущий специалист отдела </w:t>
            </w:r>
            <w:r w:rsidRPr="00705026">
              <w:lastRenderedPageBreak/>
              <w:t>муниципального имущества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(1/2)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26,0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494240,19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(1/2)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26,0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Шевроле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Ланос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268385,08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38,6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32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ПОРТНЯГИН Виталий Александрович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Автомобиль ВАЗ 21083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370126,93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15,6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910044">
            <w:r w:rsidRPr="00705026">
              <w:t>супруга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46,9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627275,73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910044"/>
        </w:tc>
        <w:tc>
          <w:tcPr>
            <w:tcW w:w="1984" w:type="dxa"/>
            <w:vMerge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162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910044"/>
        </w:tc>
        <w:tc>
          <w:tcPr>
            <w:tcW w:w="1984" w:type="dxa"/>
            <w:vMerge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162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497,0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91004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C552EA">
            <w:r w:rsidRPr="00705026">
              <w:t>33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РОМАНОВА Марина Анатольевна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57,3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81421,68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358A0" w:rsidRPr="00705026" w:rsidRDefault="004358A0" w:rsidP="00EB3F25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EB3F25">
            <w:pPr>
              <w:jc w:val="center"/>
            </w:pPr>
            <w:r w:rsidRPr="00705026">
              <w:t>34,4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EB3F25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34,4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Хендай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гетз</w:t>
            </w:r>
            <w:proofErr w:type="spellEnd"/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231166,82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34,4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57,3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  <w:r w:rsidRPr="00AF2BC3">
              <w:t>квартира</w:t>
            </w: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  <w:r>
              <w:t>57,3</w:t>
            </w: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Align w:val="center"/>
          </w:tcPr>
          <w:p w:rsidR="004358A0" w:rsidRDefault="004358A0" w:rsidP="00C552E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34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РАДЧЕНКО</w:t>
            </w:r>
          </w:p>
          <w:p w:rsidR="004358A0" w:rsidRPr="00705026" w:rsidRDefault="004358A0" w:rsidP="00C552EA">
            <w:r w:rsidRPr="00705026">
              <w:t>Наталия Сергеевна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63,1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не имеет 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305768,04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365,0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35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САПРУНОВА Юлия</w:t>
            </w:r>
          </w:p>
          <w:p w:rsidR="004358A0" w:rsidRPr="00705026" w:rsidRDefault="004358A0" w:rsidP="00C552EA">
            <w:r w:rsidRPr="00705026">
              <w:t>Борисовна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 xml:space="preserve">     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62,3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328517,28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</w:t>
            </w:r>
            <w:r w:rsidRPr="00705026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lastRenderedPageBreak/>
              <w:t>41,7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43,0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Автомобиль</w:t>
            </w:r>
          </w:p>
          <w:p w:rsidR="004358A0" w:rsidRPr="00705026" w:rsidRDefault="004358A0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lastRenderedPageBreak/>
              <w:t xml:space="preserve">Chevrolet </w:t>
            </w:r>
            <w:proofErr w:type="spellStart"/>
            <w:r w:rsidRPr="00705026">
              <w:rPr>
                <w:lang w:val="en-US"/>
              </w:rPr>
              <w:t>Aveo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lastRenderedPageBreak/>
              <w:t>321575,33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Merge w:val="restart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47,0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62,3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Merge/>
            <w:vAlign w:val="center"/>
          </w:tcPr>
          <w:p w:rsidR="004358A0" w:rsidRPr="00705026" w:rsidRDefault="004358A0" w:rsidP="000D277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358A0" w:rsidRPr="00705026" w:rsidRDefault="004358A0" w:rsidP="000D2775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358A0" w:rsidRPr="00705026" w:rsidRDefault="004358A0" w:rsidP="000D2775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0D27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47,0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0D2775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62,3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62,3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62,3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36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СЕРТАКОВА</w:t>
            </w:r>
          </w:p>
          <w:p w:rsidR="004358A0" w:rsidRPr="00705026" w:rsidRDefault="004358A0" w:rsidP="00C552EA">
            <w:r w:rsidRPr="00705026">
              <w:t>Юлия Александровна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94,2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107,5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Автомобиль Опель </w:t>
            </w:r>
            <w:proofErr w:type="spellStart"/>
            <w:r w:rsidRPr="00705026">
              <w:t>Корса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371471,54</w:t>
            </w:r>
          </w:p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902,9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805,0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94,2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6A1251">
            <w:pPr>
              <w:jc w:val="center"/>
            </w:pPr>
            <w:r w:rsidRPr="00705026">
              <w:t>Автомобиль Лада Веста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1582310,37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902,9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107,5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805,0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6A1251">
        <w:trPr>
          <w:gridAfter w:val="6"/>
          <w:wAfter w:w="10554" w:type="dxa"/>
          <w:trHeight w:val="848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94,2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107,5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 xml:space="preserve">не 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902,9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805,0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6A1251">
        <w:trPr>
          <w:gridAfter w:val="6"/>
          <w:wAfter w:w="10554" w:type="dxa"/>
          <w:trHeight w:val="848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94,2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107,5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902,9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805,0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37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САФРОНОВ Андрей Владимирович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41,9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951240,6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супруга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41,9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479427,92</w:t>
            </w: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41,9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41,9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</w:tcPr>
          <w:p w:rsidR="004358A0" w:rsidRPr="00705026" w:rsidRDefault="004358A0" w:rsidP="00C552EA">
            <w:r w:rsidRPr="00705026">
              <w:t>38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СОЛОНЦОВА Екатерина Дмитриевна</w:t>
            </w:r>
          </w:p>
        </w:tc>
        <w:tc>
          <w:tcPr>
            <w:tcW w:w="1984" w:type="dxa"/>
          </w:tcPr>
          <w:p w:rsidR="004358A0" w:rsidRPr="00705026" w:rsidRDefault="004358A0" w:rsidP="00C552EA">
            <w:r w:rsidRPr="00705026">
              <w:t>Специалист первой категории сектора договорных отношений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47,3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238078,26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RPr="006B1C6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C552EA">
            <w:r w:rsidRPr="00705026">
              <w:t>39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 xml:space="preserve">ТУРЯНСКАЯ Елена </w:t>
            </w:r>
            <w:r w:rsidRPr="00705026">
              <w:lastRenderedPageBreak/>
              <w:t>Георгиевна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lastRenderedPageBreak/>
              <w:t xml:space="preserve">Ведущий специалист </w:t>
            </w:r>
            <w:r w:rsidRPr="00705026">
              <w:lastRenderedPageBreak/>
              <w:t>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lastRenderedPageBreak/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55,7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19,0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308263,92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935,0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57,8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кухня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13,3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FC12A8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RPr="006B1C6F" w:rsidTr="001105D0">
        <w:trPr>
          <w:gridAfter w:val="6"/>
          <w:wAfter w:w="10554" w:type="dxa"/>
          <w:trHeight w:val="633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40,9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Автомобиль ГАЗ 33023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166223,76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421,3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0A1002">
            <w:pPr>
              <w:jc w:val="center"/>
            </w:pPr>
            <w:r w:rsidRPr="00705026">
              <w:t>Дачный земельный участок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840,0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358A0" w:rsidRPr="00705026" w:rsidRDefault="004358A0" w:rsidP="00B2213D">
            <w:r w:rsidRPr="00705026">
              <w:t>40</w:t>
            </w:r>
          </w:p>
        </w:tc>
        <w:tc>
          <w:tcPr>
            <w:tcW w:w="1985" w:type="dxa"/>
            <w:vMerge w:val="restart"/>
          </w:tcPr>
          <w:p w:rsidR="004358A0" w:rsidRPr="00705026" w:rsidRDefault="004358A0" w:rsidP="00C552EA">
            <w:r w:rsidRPr="00705026">
              <w:t>ТЕЛЬТЕВСКАЯ</w:t>
            </w:r>
          </w:p>
          <w:p w:rsidR="004358A0" w:rsidRPr="00705026" w:rsidRDefault="004358A0" w:rsidP="00C552EA">
            <w:r w:rsidRPr="00705026">
              <w:t>Ирина Владимировна</w:t>
            </w:r>
          </w:p>
        </w:tc>
        <w:tc>
          <w:tcPr>
            <w:tcW w:w="1984" w:type="dxa"/>
            <w:vMerge w:val="restart"/>
          </w:tcPr>
          <w:p w:rsidR="004358A0" w:rsidRPr="00705026" w:rsidRDefault="004358A0" w:rsidP="00C552EA">
            <w:r w:rsidRPr="00705026">
              <w:t>Начальник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57,3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612312,05</w:t>
            </w:r>
          </w:p>
        </w:tc>
        <w:tc>
          <w:tcPr>
            <w:tcW w:w="970" w:type="dxa"/>
            <w:vMerge w:val="restart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  <w:vMerge/>
          </w:tcPr>
          <w:p w:rsidR="004358A0" w:rsidRPr="00705026" w:rsidRDefault="004358A0" w:rsidP="00C552EA"/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358A0" w:rsidRPr="00705026" w:rsidRDefault="004358A0" w:rsidP="00C552EA">
            <w:pPr>
              <w:jc w:val="center"/>
            </w:pP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358A0" w:rsidRPr="00705026" w:rsidRDefault="004358A0" w:rsidP="00C552EA"/>
        </w:tc>
        <w:tc>
          <w:tcPr>
            <w:tcW w:w="1985" w:type="dxa"/>
          </w:tcPr>
          <w:p w:rsidR="004358A0" w:rsidRPr="00705026" w:rsidRDefault="004358A0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358A0" w:rsidRPr="00705026" w:rsidRDefault="004358A0" w:rsidP="00C552EA"/>
        </w:tc>
        <w:tc>
          <w:tcPr>
            <w:tcW w:w="12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долевая</w:t>
            </w:r>
          </w:p>
          <w:p w:rsidR="004358A0" w:rsidRPr="00705026" w:rsidRDefault="004358A0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45,1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  <w:rPr>
                <w:lang w:val="en-US"/>
              </w:rPr>
            </w:pPr>
            <w:r w:rsidRPr="00705026">
              <w:t xml:space="preserve">Автомобиль </w:t>
            </w:r>
            <w:r w:rsidRPr="00705026">
              <w:rPr>
                <w:lang w:val="en-US"/>
              </w:rPr>
              <w:t>SKODA OCTAVIA TOUR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297210,15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4358A0" w:rsidTr="00D04773">
        <w:trPr>
          <w:gridAfter w:val="6"/>
          <w:wAfter w:w="10554" w:type="dxa"/>
        </w:trPr>
        <w:tc>
          <w:tcPr>
            <w:tcW w:w="709" w:type="dxa"/>
          </w:tcPr>
          <w:p w:rsidR="004358A0" w:rsidRPr="00705026" w:rsidRDefault="004358A0" w:rsidP="00C552EA">
            <w:r w:rsidRPr="00705026">
              <w:t>41</w:t>
            </w:r>
          </w:p>
        </w:tc>
        <w:tc>
          <w:tcPr>
            <w:tcW w:w="1985" w:type="dxa"/>
          </w:tcPr>
          <w:p w:rsidR="004358A0" w:rsidRPr="00705026" w:rsidRDefault="004358A0" w:rsidP="00C552EA">
            <w:r w:rsidRPr="00705026">
              <w:t>ТКАЧЕВА</w:t>
            </w:r>
          </w:p>
          <w:p w:rsidR="004358A0" w:rsidRPr="00705026" w:rsidRDefault="004358A0" w:rsidP="00C552EA">
            <w:r w:rsidRPr="00705026">
              <w:t>Кристина</w:t>
            </w:r>
          </w:p>
          <w:p w:rsidR="004358A0" w:rsidRPr="00705026" w:rsidRDefault="004358A0" w:rsidP="00C552EA">
            <w:r w:rsidRPr="00705026">
              <w:t>Николаевна</w:t>
            </w:r>
          </w:p>
        </w:tc>
        <w:tc>
          <w:tcPr>
            <w:tcW w:w="1984" w:type="dxa"/>
          </w:tcPr>
          <w:p w:rsidR="004358A0" w:rsidRPr="00705026" w:rsidRDefault="004358A0" w:rsidP="00C552EA">
            <w:r w:rsidRPr="00705026">
              <w:t>И.о. специалиста 1-й категории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4358A0" w:rsidRPr="00705026" w:rsidRDefault="004358A0" w:rsidP="00A31B33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358A0" w:rsidRPr="00705026" w:rsidRDefault="004358A0" w:rsidP="00A31B33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358A0" w:rsidRPr="00705026" w:rsidRDefault="004358A0" w:rsidP="00A31B33">
            <w:pPr>
              <w:jc w:val="center"/>
            </w:pPr>
            <w:r w:rsidRPr="00705026">
              <w:t>57,3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A31B33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188664,42</w:t>
            </w:r>
          </w:p>
        </w:tc>
        <w:tc>
          <w:tcPr>
            <w:tcW w:w="970" w:type="dxa"/>
            <w:vAlign w:val="center"/>
          </w:tcPr>
          <w:p w:rsidR="004358A0" w:rsidRPr="00705026" w:rsidRDefault="004358A0" w:rsidP="00C552EA">
            <w:pPr>
              <w:jc w:val="center"/>
            </w:pPr>
            <w:r w:rsidRPr="00705026"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27C9F" w:rsidRPr="00705026" w:rsidRDefault="00427C9F" w:rsidP="00B2213D">
            <w:r w:rsidRPr="00705026">
              <w:t>42</w:t>
            </w:r>
          </w:p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ФЕДОСЕЕВА</w:t>
            </w:r>
          </w:p>
          <w:p w:rsidR="00427C9F" w:rsidRPr="00705026" w:rsidRDefault="00427C9F" w:rsidP="00C552EA">
            <w:r w:rsidRPr="00705026">
              <w:t xml:space="preserve">Елена </w:t>
            </w:r>
          </w:p>
          <w:p w:rsidR="00427C9F" w:rsidRPr="00705026" w:rsidRDefault="00427C9F" w:rsidP="00C552EA">
            <w:r w:rsidRPr="00705026">
              <w:t>Сергеевна</w:t>
            </w:r>
          </w:p>
        </w:tc>
        <w:tc>
          <w:tcPr>
            <w:tcW w:w="1984" w:type="dxa"/>
            <w:vMerge w:val="restart"/>
          </w:tcPr>
          <w:p w:rsidR="00427C9F" w:rsidRPr="00705026" w:rsidRDefault="00427C9F" w:rsidP="00C552EA">
            <w:pPr>
              <w:jc w:val="center"/>
            </w:pPr>
            <w:r w:rsidRPr="00705026">
              <w:t xml:space="preserve">Ведущий специалист отдела аренды и </w:t>
            </w:r>
            <w:r w:rsidRPr="00705026">
              <w:lastRenderedPageBreak/>
              <w:t>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lastRenderedPageBreak/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(1/3)</w:t>
            </w:r>
          </w:p>
        </w:tc>
        <w:tc>
          <w:tcPr>
            <w:tcW w:w="7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677,0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79902,81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130,9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130,9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 xml:space="preserve">Автомобиль </w:t>
            </w:r>
            <w:proofErr w:type="spellStart"/>
            <w:r w:rsidRPr="00705026">
              <w:t>Ниссан</w:t>
            </w:r>
            <w:proofErr w:type="spellEnd"/>
            <w:r w:rsidRPr="00705026">
              <w:t xml:space="preserve"> </w:t>
            </w:r>
            <w:proofErr w:type="spellStart"/>
            <w:r w:rsidRPr="00705026">
              <w:t>Кашкай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844726,65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E82044">
        <w:trPr>
          <w:gridAfter w:val="6"/>
          <w:wAfter w:w="10554" w:type="dxa"/>
          <w:trHeight w:val="233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27C9F" w:rsidRPr="00705026" w:rsidRDefault="00427C9F" w:rsidP="00C552EA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 xml:space="preserve">земельный участок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677,0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130,9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677,0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130,9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земельный участок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677,0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241EB4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27C9F" w:rsidRPr="00705026" w:rsidRDefault="00427C9F" w:rsidP="00B2213D">
            <w:r w:rsidRPr="00705026">
              <w:t>43</w:t>
            </w:r>
          </w:p>
        </w:tc>
        <w:tc>
          <w:tcPr>
            <w:tcW w:w="1985" w:type="dxa"/>
          </w:tcPr>
          <w:p w:rsidR="00427C9F" w:rsidRPr="00705026" w:rsidRDefault="00427C9F" w:rsidP="00C552EA">
            <w:r w:rsidRPr="00705026">
              <w:t>ШВАРЕВА Елена Анатольевна</w:t>
            </w:r>
          </w:p>
        </w:tc>
        <w:tc>
          <w:tcPr>
            <w:tcW w:w="1984" w:type="dxa"/>
            <w:vMerge w:val="restart"/>
          </w:tcPr>
          <w:p w:rsidR="00427C9F" w:rsidRPr="00705026" w:rsidRDefault="00427C9F" w:rsidP="00C552EA">
            <w:r w:rsidRPr="00705026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(1/3)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57,7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316962,96</w:t>
            </w:r>
          </w:p>
        </w:tc>
        <w:tc>
          <w:tcPr>
            <w:tcW w:w="970" w:type="dxa"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супруг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(1/3)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57,7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27C9F" w:rsidRPr="00705026" w:rsidRDefault="00427C9F" w:rsidP="000D2775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27C9F" w:rsidRPr="00705026" w:rsidRDefault="00427C9F" w:rsidP="000D2775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0D2775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t>Автомобиль</w:t>
            </w:r>
            <w:r w:rsidRPr="00705026">
              <w:rPr>
                <w:lang w:val="en-US"/>
              </w:rPr>
              <w:t xml:space="preserve"> </w:t>
            </w:r>
            <w:proofErr w:type="spellStart"/>
            <w:r w:rsidRPr="00705026">
              <w:rPr>
                <w:lang w:val="en-US"/>
              </w:rPr>
              <w:t>Mersedes</w:t>
            </w:r>
            <w:proofErr w:type="spellEnd"/>
            <w:r w:rsidRPr="00705026">
              <w:rPr>
                <w:lang w:val="en-US"/>
              </w:rPr>
              <w:t>-Benz Vito 112 CDI</w:t>
            </w:r>
          </w:p>
          <w:p w:rsidR="00427C9F" w:rsidRPr="00705026" w:rsidRDefault="00427C9F" w:rsidP="00C552EA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84188,16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47,2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D1685D">
            <w:pPr>
              <w:jc w:val="center"/>
            </w:pPr>
            <w:r w:rsidRPr="00705026">
              <w:t>27,3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</w:t>
            </w:r>
            <w:r w:rsidRPr="00705026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lastRenderedPageBreak/>
              <w:t>52,5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67,0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3407A7">
        <w:trPr>
          <w:gridAfter w:val="6"/>
          <w:wAfter w:w="10554" w:type="dxa"/>
          <w:trHeight w:val="276"/>
        </w:trPr>
        <w:tc>
          <w:tcPr>
            <w:tcW w:w="709" w:type="dxa"/>
            <w:vMerge/>
            <w:tcBorders>
              <w:bottom w:val="nil"/>
            </w:tcBorders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27C9F" w:rsidRPr="00705026" w:rsidRDefault="00427C9F" w:rsidP="00C552EA"/>
        </w:tc>
        <w:tc>
          <w:tcPr>
            <w:tcW w:w="12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3407A7">
        <w:trPr>
          <w:gridAfter w:val="6"/>
          <w:wAfter w:w="10554" w:type="dxa"/>
          <w:trHeight w:val="276"/>
        </w:trPr>
        <w:tc>
          <w:tcPr>
            <w:tcW w:w="709" w:type="dxa"/>
            <w:vMerge w:val="restart"/>
            <w:tcBorders>
              <w:top w:val="nil"/>
            </w:tcBorders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 w:val="restart"/>
            <w:tcBorders>
              <w:top w:val="nil"/>
            </w:tcBorders>
          </w:tcPr>
          <w:p w:rsidR="00427C9F" w:rsidRPr="00705026" w:rsidRDefault="00427C9F" w:rsidP="00C552EA"/>
        </w:tc>
        <w:tc>
          <w:tcPr>
            <w:tcW w:w="12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3407A7">
        <w:trPr>
          <w:gridAfter w:val="6"/>
          <w:wAfter w:w="10554" w:type="dxa"/>
        </w:trPr>
        <w:tc>
          <w:tcPr>
            <w:tcW w:w="709" w:type="dxa"/>
            <w:vMerge/>
            <w:tcBorders>
              <w:top w:val="nil"/>
            </w:tcBorders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  <w:tcBorders>
              <w:top w:val="nil"/>
            </w:tcBorders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(1/3)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57,7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FC12A8">
        <w:trPr>
          <w:gridAfter w:val="6"/>
          <w:wAfter w:w="10554" w:type="dxa"/>
          <w:trHeight w:val="562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</w:tcPr>
          <w:p w:rsidR="00427C9F" w:rsidRPr="00705026" w:rsidRDefault="00427C9F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</w:t>
            </w:r>
          </w:p>
          <w:p w:rsidR="00427C9F" w:rsidRPr="00705026" w:rsidRDefault="00427C9F" w:rsidP="00C552EA">
            <w:pPr>
              <w:jc w:val="center"/>
            </w:pPr>
            <w:r w:rsidRPr="00705026">
              <w:t>(1/4)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53,4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57,7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D139D2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427C9F" w:rsidRPr="00705026" w:rsidRDefault="00427C9F" w:rsidP="00B2213D">
            <w:r w:rsidRPr="00705026">
              <w:t>44</w:t>
            </w:r>
          </w:p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 xml:space="preserve">ЯЦЕНКО </w:t>
            </w:r>
          </w:p>
          <w:p w:rsidR="00427C9F" w:rsidRPr="00705026" w:rsidRDefault="00427C9F" w:rsidP="00C552EA">
            <w:r w:rsidRPr="00705026">
              <w:t>Олег Владимирович</w:t>
            </w:r>
          </w:p>
        </w:tc>
        <w:tc>
          <w:tcPr>
            <w:tcW w:w="1984" w:type="dxa"/>
            <w:vMerge w:val="restart"/>
          </w:tcPr>
          <w:p w:rsidR="00427C9F" w:rsidRPr="00705026" w:rsidRDefault="00427C9F" w:rsidP="00C552EA">
            <w:r w:rsidRPr="00705026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Жилой дом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141,0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D5683E">
            <w:pPr>
              <w:jc w:val="center"/>
              <w:rPr>
                <w:lang w:val="en-US"/>
              </w:rPr>
            </w:pPr>
            <w:r w:rsidRPr="00705026">
              <w:t xml:space="preserve">Автомобиль Форд </w:t>
            </w:r>
            <w:r w:rsidRPr="00705026">
              <w:rPr>
                <w:lang w:val="en-US"/>
              </w:rPr>
              <w:t>Focus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985200,28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D139D2" w:rsidP="00D139D2">
            <w:pPr>
              <w:jc w:val="center"/>
            </w:pPr>
            <w:r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564,0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 w:val="restart"/>
          </w:tcPr>
          <w:p w:rsidR="00427C9F" w:rsidRPr="00705026" w:rsidRDefault="00427C9F" w:rsidP="00C552EA">
            <w:r w:rsidRPr="00705026">
              <w:t>супруга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Долевая (2/5 доли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62,4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159265.27</w:t>
            </w:r>
          </w:p>
        </w:tc>
        <w:tc>
          <w:tcPr>
            <w:tcW w:w="970" w:type="dxa"/>
            <w:vMerge w:val="restart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гараж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24,5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  <w:vMerge/>
          </w:tcPr>
          <w:p w:rsidR="00427C9F" w:rsidRPr="00705026" w:rsidRDefault="00427C9F" w:rsidP="00C552EA"/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индивидуальная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26,0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427C9F" w:rsidRPr="00705026" w:rsidRDefault="00427C9F" w:rsidP="00C552EA">
            <w:pPr>
              <w:jc w:val="center"/>
            </w:pPr>
          </w:p>
        </w:tc>
      </w:tr>
      <w:tr w:rsidR="00427C9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427C9F" w:rsidRPr="00705026" w:rsidRDefault="00427C9F" w:rsidP="00C552EA"/>
        </w:tc>
        <w:tc>
          <w:tcPr>
            <w:tcW w:w="1985" w:type="dxa"/>
          </w:tcPr>
          <w:p w:rsidR="00427C9F" w:rsidRPr="00705026" w:rsidRDefault="00427C9F" w:rsidP="00C552EA">
            <w:r w:rsidRPr="007050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427C9F" w:rsidRPr="00705026" w:rsidRDefault="00427C9F" w:rsidP="00C552EA"/>
        </w:tc>
        <w:tc>
          <w:tcPr>
            <w:tcW w:w="12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134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77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  <w:tc>
          <w:tcPr>
            <w:tcW w:w="116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квартира</w:t>
            </w:r>
          </w:p>
        </w:tc>
        <w:tc>
          <w:tcPr>
            <w:tcW w:w="816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62,4</w:t>
            </w:r>
          </w:p>
        </w:tc>
        <w:tc>
          <w:tcPr>
            <w:tcW w:w="933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Россия</w:t>
            </w:r>
          </w:p>
        </w:tc>
        <w:tc>
          <w:tcPr>
            <w:tcW w:w="1759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1752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не имеет</w:t>
            </w:r>
          </w:p>
        </w:tc>
        <w:tc>
          <w:tcPr>
            <w:tcW w:w="970" w:type="dxa"/>
            <w:vAlign w:val="center"/>
          </w:tcPr>
          <w:p w:rsidR="00427C9F" w:rsidRPr="00705026" w:rsidRDefault="00427C9F" w:rsidP="00C552EA">
            <w:pPr>
              <w:jc w:val="center"/>
            </w:pPr>
            <w:r w:rsidRPr="00705026">
              <w:t>-</w:t>
            </w:r>
          </w:p>
        </w:tc>
      </w:tr>
    </w:tbl>
    <w:p w:rsidR="00E95BC0" w:rsidRDefault="00E95BC0"/>
    <w:sectPr w:rsidR="00E95BC0" w:rsidSect="006A51DB">
      <w:headerReference w:type="default" r:id="rId7"/>
      <w:pgSz w:w="16838" w:h="11906" w:orient="landscape"/>
      <w:pgMar w:top="169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5A" w:rsidRDefault="002C6D5A" w:rsidP="00723859">
      <w:r>
        <w:separator/>
      </w:r>
    </w:p>
  </w:endnote>
  <w:endnote w:type="continuationSeparator" w:id="0">
    <w:p w:rsidR="002C6D5A" w:rsidRDefault="002C6D5A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5A" w:rsidRDefault="002C6D5A" w:rsidP="00723859">
      <w:r>
        <w:separator/>
      </w:r>
    </w:p>
  </w:footnote>
  <w:footnote w:type="continuationSeparator" w:id="0">
    <w:p w:rsidR="002C6D5A" w:rsidRDefault="002C6D5A" w:rsidP="00723859">
      <w:r>
        <w:continuationSeparator/>
      </w:r>
    </w:p>
  </w:footnote>
  <w:footnote w:id="1">
    <w:p w:rsidR="00196B3C" w:rsidRDefault="00196B3C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B3C" w:rsidRDefault="00196B3C" w:rsidP="00723859">
    <w:pPr>
      <w:pStyle w:val="a4"/>
      <w:jc w:val="center"/>
    </w:pPr>
    <w:r>
      <w:t>Сведения</w:t>
    </w:r>
  </w:p>
  <w:p w:rsidR="00196B3C" w:rsidRPr="00723859" w:rsidRDefault="00196B3C" w:rsidP="00723859">
    <w:pPr>
      <w:pStyle w:val="a4"/>
      <w:jc w:val="center"/>
    </w:pPr>
    <w:r>
      <w:t xml:space="preserve">О доходах, расходах об имуществе и обязательствах имущественного характера муниципальных служащих Комитета по управлению имуществом Администрации города Шахты и членов их семей за период с 01 января </w:t>
    </w:r>
    <w:r w:rsidRPr="00F91275">
      <w:t>201</w:t>
    </w:r>
    <w:r>
      <w:t>7</w:t>
    </w:r>
    <w:r w:rsidRPr="00F91275">
      <w:t xml:space="preserve"> </w:t>
    </w:r>
    <w:r>
      <w:t>года по 31 декабря 2017 года.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723859"/>
    <w:rsid w:val="000013DB"/>
    <w:rsid w:val="0000265A"/>
    <w:rsid w:val="000127D1"/>
    <w:rsid w:val="00015844"/>
    <w:rsid w:val="000160E3"/>
    <w:rsid w:val="00023F15"/>
    <w:rsid w:val="000313D5"/>
    <w:rsid w:val="00032592"/>
    <w:rsid w:val="00033FD6"/>
    <w:rsid w:val="000348AC"/>
    <w:rsid w:val="00034C92"/>
    <w:rsid w:val="00034EB2"/>
    <w:rsid w:val="00036F60"/>
    <w:rsid w:val="00040F77"/>
    <w:rsid w:val="00043B91"/>
    <w:rsid w:val="00061F2D"/>
    <w:rsid w:val="000634E9"/>
    <w:rsid w:val="00064712"/>
    <w:rsid w:val="000716B5"/>
    <w:rsid w:val="00071745"/>
    <w:rsid w:val="00074B99"/>
    <w:rsid w:val="00075DFB"/>
    <w:rsid w:val="0008043B"/>
    <w:rsid w:val="00081F11"/>
    <w:rsid w:val="00084E35"/>
    <w:rsid w:val="000856B9"/>
    <w:rsid w:val="00090621"/>
    <w:rsid w:val="000919F2"/>
    <w:rsid w:val="00091F71"/>
    <w:rsid w:val="00093066"/>
    <w:rsid w:val="00093AA5"/>
    <w:rsid w:val="00094BF4"/>
    <w:rsid w:val="00097A0D"/>
    <w:rsid w:val="000A08D9"/>
    <w:rsid w:val="000A099F"/>
    <w:rsid w:val="000A1002"/>
    <w:rsid w:val="000A527D"/>
    <w:rsid w:val="000A53AE"/>
    <w:rsid w:val="000A54BA"/>
    <w:rsid w:val="000A5C00"/>
    <w:rsid w:val="000B069A"/>
    <w:rsid w:val="000B4054"/>
    <w:rsid w:val="000B4102"/>
    <w:rsid w:val="000B756B"/>
    <w:rsid w:val="000C0C0B"/>
    <w:rsid w:val="000C0D9A"/>
    <w:rsid w:val="000C1314"/>
    <w:rsid w:val="000C30A8"/>
    <w:rsid w:val="000C354B"/>
    <w:rsid w:val="000C57A1"/>
    <w:rsid w:val="000C6284"/>
    <w:rsid w:val="000C69FC"/>
    <w:rsid w:val="000C7EF0"/>
    <w:rsid w:val="000D2775"/>
    <w:rsid w:val="000D29FC"/>
    <w:rsid w:val="000D65EB"/>
    <w:rsid w:val="000D6841"/>
    <w:rsid w:val="000E0857"/>
    <w:rsid w:val="000E3671"/>
    <w:rsid w:val="000E5508"/>
    <w:rsid w:val="000E6706"/>
    <w:rsid w:val="000E79F1"/>
    <w:rsid w:val="000E7F96"/>
    <w:rsid w:val="000F0A03"/>
    <w:rsid w:val="000F1F01"/>
    <w:rsid w:val="000F3FC6"/>
    <w:rsid w:val="000F3FD9"/>
    <w:rsid w:val="000F4459"/>
    <w:rsid w:val="000F51C6"/>
    <w:rsid w:val="000F5E30"/>
    <w:rsid w:val="00102C73"/>
    <w:rsid w:val="00105F25"/>
    <w:rsid w:val="001105D0"/>
    <w:rsid w:val="001120AC"/>
    <w:rsid w:val="0011507F"/>
    <w:rsid w:val="0011759E"/>
    <w:rsid w:val="00124928"/>
    <w:rsid w:val="0012729C"/>
    <w:rsid w:val="00132D6E"/>
    <w:rsid w:val="00142277"/>
    <w:rsid w:val="001430A3"/>
    <w:rsid w:val="00143EF6"/>
    <w:rsid w:val="00151AFB"/>
    <w:rsid w:val="001570B0"/>
    <w:rsid w:val="001572FE"/>
    <w:rsid w:val="001611BF"/>
    <w:rsid w:val="00161DE3"/>
    <w:rsid w:val="0016774A"/>
    <w:rsid w:val="001678EA"/>
    <w:rsid w:val="00170225"/>
    <w:rsid w:val="0017189F"/>
    <w:rsid w:val="00175820"/>
    <w:rsid w:val="00180C7B"/>
    <w:rsid w:val="001827D9"/>
    <w:rsid w:val="00186F39"/>
    <w:rsid w:val="0019111F"/>
    <w:rsid w:val="0019194F"/>
    <w:rsid w:val="001929E8"/>
    <w:rsid w:val="00196B3C"/>
    <w:rsid w:val="00196E25"/>
    <w:rsid w:val="001978A1"/>
    <w:rsid w:val="001A0FF7"/>
    <w:rsid w:val="001A14DD"/>
    <w:rsid w:val="001A2E50"/>
    <w:rsid w:val="001A329F"/>
    <w:rsid w:val="001A4A6F"/>
    <w:rsid w:val="001A4BEF"/>
    <w:rsid w:val="001B1F46"/>
    <w:rsid w:val="001B2253"/>
    <w:rsid w:val="001B2903"/>
    <w:rsid w:val="001B2E0F"/>
    <w:rsid w:val="001B306A"/>
    <w:rsid w:val="001B5763"/>
    <w:rsid w:val="001B5BEC"/>
    <w:rsid w:val="001C08CA"/>
    <w:rsid w:val="001C10F1"/>
    <w:rsid w:val="001C148B"/>
    <w:rsid w:val="001C34D9"/>
    <w:rsid w:val="001C5E63"/>
    <w:rsid w:val="001C75CC"/>
    <w:rsid w:val="001D0038"/>
    <w:rsid w:val="001D07F3"/>
    <w:rsid w:val="001D0EE3"/>
    <w:rsid w:val="001D3120"/>
    <w:rsid w:val="001D494C"/>
    <w:rsid w:val="001D60EE"/>
    <w:rsid w:val="001E3CD7"/>
    <w:rsid w:val="001E63F3"/>
    <w:rsid w:val="001F0729"/>
    <w:rsid w:val="001F60DE"/>
    <w:rsid w:val="00200EA3"/>
    <w:rsid w:val="0020345B"/>
    <w:rsid w:val="00205DB8"/>
    <w:rsid w:val="002110D1"/>
    <w:rsid w:val="00220DAC"/>
    <w:rsid w:val="00222CB5"/>
    <w:rsid w:val="002231C6"/>
    <w:rsid w:val="002234A3"/>
    <w:rsid w:val="00223ED8"/>
    <w:rsid w:val="0022467B"/>
    <w:rsid w:val="00224DB0"/>
    <w:rsid w:val="002269AE"/>
    <w:rsid w:val="00226F47"/>
    <w:rsid w:val="002323D6"/>
    <w:rsid w:val="00234EEE"/>
    <w:rsid w:val="00237364"/>
    <w:rsid w:val="0023757A"/>
    <w:rsid w:val="002376A4"/>
    <w:rsid w:val="002420BC"/>
    <w:rsid w:val="00242117"/>
    <w:rsid w:val="00244B5C"/>
    <w:rsid w:val="002502DA"/>
    <w:rsid w:val="00252995"/>
    <w:rsid w:val="00253D09"/>
    <w:rsid w:val="0025490D"/>
    <w:rsid w:val="002563B4"/>
    <w:rsid w:val="002565C9"/>
    <w:rsid w:val="0026154A"/>
    <w:rsid w:val="002625DA"/>
    <w:rsid w:val="00265CE9"/>
    <w:rsid w:val="002660EB"/>
    <w:rsid w:val="002773B3"/>
    <w:rsid w:val="00284148"/>
    <w:rsid w:val="002A2D6C"/>
    <w:rsid w:val="002A3E14"/>
    <w:rsid w:val="002A527E"/>
    <w:rsid w:val="002B0097"/>
    <w:rsid w:val="002B1CC5"/>
    <w:rsid w:val="002B3664"/>
    <w:rsid w:val="002B4818"/>
    <w:rsid w:val="002B58FB"/>
    <w:rsid w:val="002B69EE"/>
    <w:rsid w:val="002B6B0A"/>
    <w:rsid w:val="002B7E50"/>
    <w:rsid w:val="002C1C0C"/>
    <w:rsid w:val="002C33A8"/>
    <w:rsid w:val="002C3EDE"/>
    <w:rsid w:val="002C603E"/>
    <w:rsid w:val="002C6B7D"/>
    <w:rsid w:val="002C6D5A"/>
    <w:rsid w:val="002D5937"/>
    <w:rsid w:val="002D62ED"/>
    <w:rsid w:val="002D7D57"/>
    <w:rsid w:val="002E0393"/>
    <w:rsid w:val="002E4235"/>
    <w:rsid w:val="002E4C8A"/>
    <w:rsid w:val="002E7BF1"/>
    <w:rsid w:val="002F031A"/>
    <w:rsid w:val="002F1F61"/>
    <w:rsid w:val="002F212F"/>
    <w:rsid w:val="002F22A3"/>
    <w:rsid w:val="002F287E"/>
    <w:rsid w:val="002F2C2D"/>
    <w:rsid w:val="002F533D"/>
    <w:rsid w:val="00300435"/>
    <w:rsid w:val="00301868"/>
    <w:rsid w:val="00302071"/>
    <w:rsid w:val="00302E16"/>
    <w:rsid w:val="003034CA"/>
    <w:rsid w:val="0030558D"/>
    <w:rsid w:val="0031206A"/>
    <w:rsid w:val="003148FB"/>
    <w:rsid w:val="00315CEC"/>
    <w:rsid w:val="00320D61"/>
    <w:rsid w:val="0032139F"/>
    <w:rsid w:val="00324EBA"/>
    <w:rsid w:val="003255E8"/>
    <w:rsid w:val="00326390"/>
    <w:rsid w:val="00331E4D"/>
    <w:rsid w:val="00332E19"/>
    <w:rsid w:val="00333676"/>
    <w:rsid w:val="003354E2"/>
    <w:rsid w:val="00336311"/>
    <w:rsid w:val="00340455"/>
    <w:rsid w:val="00340545"/>
    <w:rsid w:val="003407A7"/>
    <w:rsid w:val="003433AF"/>
    <w:rsid w:val="00344AFB"/>
    <w:rsid w:val="003452A5"/>
    <w:rsid w:val="00346196"/>
    <w:rsid w:val="00350FED"/>
    <w:rsid w:val="00351429"/>
    <w:rsid w:val="0035163A"/>
    <w:rsid w:val="00352F61"/>
    <w:rsid w:val="00357B9A"/>
    <w:rsid w:val="00360BE4"/>
    <w:rsid w:val="00361596"/>
    <w:rsid w:val="00363349"/>
    <w:rsid w:val="00367996"/>
    <w:rsid w:val="00370A3A"/>
    <w:rsid w:val="00374DED"/>
    <w:rsid w:val="00375791"/>
    <w:rsid w:val="00381C03"/>
    <w:rsid w:val="0038530C"/>
    <w:rsid w:val="00387427"/>
    <w:rsid w:val="003947BD"/>
    <w:rsid w:val="00394B33"/>
    <w:rsid w:val="00394C48"/>
    <w:rsid w:val="003A1652"/>
    <w:rsid w:val="003A5EBD"/>
    <w:rsid w:val="003A6C0F"/>
    <w:rsid w:val="003A754B"/>
    <w:rsid w:val="003A7CEA"/>
    <w:rsid w:val="003B4C9C"/>
    <w:rsid w:val="003B7079"/>
    <w:rsid w:val="003B78A3"/>
    <w:rsid w:val="003C0057"/>
    <w:rsid w:val="003C07D3"/>
    <w:rsid w:val="003C0D7C"/>
    <w:rsid w:val="003C12E0"/>
    <w:rsid w:val="003C3746"/>
    <w:rsid w:val="003C4C18"/>
    <w:rsid w:val="003C4D8F"/>
    <w:rsid w:val="003C5BA2"/>
    <w:rsid w:val="003D00D0"/>
    <w:rsid w:val="003D0DF6"/>
    <w:rsid w:val="003D16A5"/>
    <w:rsid w:val="003D20B4"/>
    <w:rsid w:val="003E20F8"/>
    <w:rsid w:val="003E4CA8"/>
    <w:rsid w:val="003E6A1C"/>
    <w:rsid w:val="003E7314"/>
    <w:rsid w:val="003F0C2C"/>
    <w:rsid w:val="003F14CB"/>
    <w:rsid w:val="003F1878"/>
    <w:rsid w:val="003F69B7"/>
    <w:rsid w:val="004040CE"/>
    <w:rsid w:val="00404613"/>
    <w:rsid w:val="00404646"/>
    <w:rsid w:val="00404652"/>
    <w:rsid w:val="00405A69"/>
    <w:rsid w:val="00406073"/>
    <w:rsid w:val="00410C70"/>
    <w:rsid w:val="0041283C"/>
    <w:rsid w:val="0041543B"/>
    <w:rsid w:val="00421396"/>
    <w:rsid w:val="00422866"/>
    <w:rsid w:val="00423954"/>
    <w:rsid w:val="00424102"/>
    <w:rsid w:val="0042492C"/>
    <w:rsid w:val="00424E49"/>
    <w:rsid w:val="00427C9F"/>
    <w:rsid w:val="00430B31"/>
    <w:rsid w:val="00431919"/>
    <w:rsid w:val="0043381A"/>
    <w:rsid w:val="00434F03"/>
    <w:rsid w:val="004358A0"/>
    <w:rsid w:val="0044166F"/>
    <w:rsid w:val="00442AF8"/>
    <w:rsid w:val="0044532A"/>
    <w:rsid w:val="00447CD4"/>
    <w:rsid w:val="0045049D"/>
    <w:rsid w:val="004518AA"/>
    <w:rsid w:val="00453866"/>
    <w:rsid w:val="00471D96"/>
    <w:rsid w:val="004759FA"/>
    <w:rsid w:val="00476654"/>
    <w:rsid w:val="00482AEF"/>
    <w:rsid w:val="00483BC9"/>
    <w:rsid w:val="00484D76"/>
    <w:rsid w:val="00491DFC"/>
    <w:rsid w:val="004948A3"/>
    <w:rsid w:val="00495E21"/>
    <w:rsid w:val="00495EFF"/>
    <w:rsid w:val="00496A4B"/>
    <w:rsid w:val="00497410"/>
    <w:rsid w:val="004A2A05"/>
    <w:rsid w:val="004A2D02"/>
    <w:rsid w:val="004A3220"/>
    <w:rsid w:val="004A4D84"/>
    <w:rsid w:val="004A6454"/>
    <w:rsid w:val="004A67C6"/>
    <w:rsid w:val="004A75C8"/>
    <w:rsid w:val="004B3989"/>
    <w:rsid w:val="004B48DA"/>
    <w:rsid w:val="004B53B3"/>
    <w:rsid w:val="004B75B9"/>
    <w:rsid w:val="004C3538"/>
    <w:rsid w:val="004C4F27"/>
    <w:rsid w:val="004C74B1"/>
    <w:rsid w:val="004C7F1F"/>
    <w:rsid w:val="004D11A9"/>
    <w:rsid w:val="004D19C7"/>
    <w:rsid w:val="004D6BEB"/>
    <w:rsid w:val="004E1D6A"/>
    <w:rsid w:val="004E2244"/>
    <w:rsid w:val="004E53C1"/>
    <w:rsid w:val="004E69A7"/>
    <w:rsid w:val="004F220A"/>
    <w:rsid w:val="004F3C93"/>
    <w:rsid w:val="004F55C6"/>
    <w:rsid w:val="00500F9E"/>
    <w:rsid w:val="00502303"/>
    <w:rsid w:val="005052A5"/>
    <w:rsid w:val="00506732"/>
    <w:rsid w:val="00507430"/>
    <w:rsid w:val="00513DE9"/>
    <w:rsid w:val="005217C1"/>
    <w:rsid w:val="00525C4B"/>
    <w:rsid w:val="0053099A"/>
    <w:rsid w:val="00534773"/>
    <w:rsid w:val="005350B5"/>
    <w:rsid w:val="005360C8"/>
    <w:rsid w:val="0053670F"/>
    <w:rsid w:val="005404AF"/>
    <w:rsid w:val="00540C11"/>
    <w:rsid w:val="0054295F"/>
    <w:rsid w:val="00543253"/>
    <w:rsid w:val="0054407B"/>
    <w:rsid w:val="00546F8C"/>
    <w:rsid w:val="0054744B"/>
    <w:rsid w:val="00547B3F"/>
    <w:rsid w:val="005502E4"/>
    <w:rsid w:val="0055282C"/>
    <w:rsid w:val="0055335A"/>
    <w:rsid w:val="00553C9D"/>
    <w:rsid w:val="00555857"/>
    <w:rsid w:val="00556329"/>
    <w:rsid w:val="005614F9"/>
    <w:rsid w:val="00563DA3"/>
    <w:rsid w:val="00566052"/>
    <w:rsid w:val="005665E8"/>
    <w:rsid w:val="00567DDF"/>
    <w:rsid w:val="00572CF9"/>
    <w:rsid w:val="005749FA"/>
    <w:rsid w:val="00574E31"/>
    <w:rsid w:val="00575742"/>
    <w:rsid w:val="0057741C"/>
    <w:rsid w:val="00582E58"/>
    <w:rsid w:val="00583B2F"/>
    <w:rsid w:val="00585E84"/>
    <w:rsid w:val="005910C9"/>
    <w:rsid w:val="005931D7"/>
    <w:rsid w:val="00595C92"/>
    <w:rsid w:val="0059731D"/>
    <w:rsid w:val="005A03CC"/>
    <w:rsid w:val="005A0589"/>
    <w:rsid w:val="005A1C95"/>
    <w:rsid w:val="005A26A5"/>
    <w:rsid w:val="005A2862"/>
    <w:rsid w:val="005B004F"/>
    <w:rsid w:val="005B1A50"/>
    <w:rsid w:val="005B28B4"/>
    <w:rsid w:val="005B3B6F"/>
    <w:rsid w:val="005B5FD3"/>
    <w:rsid w:val="005B71C2"/>
    <w:rsid w:val="005B779A"/>
    <w:rsid w:val="005B7A60"/>
    <w:rsid w:val="005C1E9D"/>
    <w:rsid w:val="005C2ECF"/>
    <w:rsid w:val="005C5078"/>
    <w:rsid w:val="005C6831"/>
    <w:rsid w:val="005C77D6"/>
    <w:rsid w:val="005D11BF"/>
    <w:rsid w:val="005D3319"/>
    <w:rsid w:val="005D4568"/>
    <w:rsid w:val="005D5D7F"/>
    <w:rsid w:val="005E04FA"/>
    <w:rsid w:val="005E05BA"/>
    <w:rsid w:val="005E2CAB"/>
    <w:rsid w:val="005E2E12"/>
    <w:rsid w:val="005F1F26"/>
    <w:rsid w:val="005F2AAE"/>
    <w:rsid w:val="005F3003"/>
    <w:rsid w:val="005F5716"/>
    <w:rsid w:val="005F654D"/>
    <w:rsid w:val="005F66B5"/>
    <w:rsid w:val="00600B66"/>
    <w:rsid w:val="00603A29"/>
    <w:rsid w:val="0060660F"/>
    <w:rsid w:val="00606F9A"/>
    <w:rsid w:val="00607217"/>
    <w:rsid w:val="00607974"/>
    <w:rsid w:val="00613F86"/>
    <w:rsid w:val="00614A8B"/>
    <w:rsid w:val="006209C3"/>
    <w:rsid w:val="00620A48"/>
    <w:rsid w:val="00624502"/>
    <w:rsid w:val="00627C88"/>
    <w:rsid w:val="006323BE"/>
    <w:rsid w:val="0063626C"/>
    <w:rsid w:val="006367A4"/>
    <w:rsid w:val="00640629"/>
    <w:rsid w:val="006408EE"/>
    <w:rsid w:val="00643C25"/>
    <w:rsid w:val="006449FF"/>
    <w:rsid w:val="00644D8A"/>
    <w:rsid w:val="00644FFE"/>
    <w:rsid w:val="0065059D"/>
    <w:rsid w:val="00650F93"/>
    <w:rsid w:val="00651C76"/>
    <w:rsid w:val="0065271F"/>
    <w:rsid w:val="006610E9"/>
    <w:rsid w:val="00661B98"/>
    <w:rsid w:val="00663070"/>
    <w:rsid w:val="00663EB8"/>
    <w:rsid w:val="00664F02"/>
    <w:rsid w:val="00665E1E"/>
    <w:rsid w:val="006703F1"/>
    <w:rsid w:val="00670823"/>
    <w:rsid w:val="00670B6A"/>
    <w:rsid w:val="00671F08"/>
    <w:rsid w:val="00674C1D"/>
    <w:rsid w:val="006758DA"/>
    <w:rsid w:val="00676EFB"/>
    <w:rsid w:val="00681BB2"/>
    <w:rsid w:val="00682084"/>
    <w:rsid w:val="006839B4"/>
    <w:rsid w:val="00683F90"/>
    <w:rsid w:val="00683FA3"/>
    <w:rsid w:val="00684490"/>
    <w:rsid w:val="00685C24"/>
    <w:rsid w:val="0068604D"/>
    <w:rsid w:val="00691C49"/>
    <w:rsid w:val="006953AB"/>
    <w:rsid w:val="00696B4F"/>
    <w:rsid w:val="006A1251"/>
    <w:rsid w:val="006A1465"/>
    <w:rsid w:val="006A2091"/>
    <w:rsid w:val="006A5045"/>
    <w:rsid w:val="006A51DB"/>
    <w:rsid w:val="006A7465"/>
    <w:rsid w:val="006B0A76"/>
    <w:rsid w:val="006B0C86"/>
    <w:rsid w:val="006B1C6F"/>
    <w:rsid w:val="006B323F"/>
    <w:rsid w:val="006B35D6"/>
    <w:rsid w:val="006B4A95"/>
    <w:rsid w:val="006B4ADD"/>
    <w:rsid w:val="006B5E64"/>
    <w:rsid w:val="006B63EE"/>
    <w:rsid w:val="006B6462"/>
    <w:rsid w:val="006B6F03"/>
    <w:rsid w:val="006B71FA"/>
    <w:rsid w:val="006B7EAD"/>
    <w:rsid w:val="006C196F"/>
    <w:rsid w:val="006C25C0"/>
    <w:rsid w:val="006C26C4"/>
    <w:rsid w:val="006C45F3"/>
    <w:rsid w:val="006C63A4"/>
    <w:rsid w:val="006C6461"/>
    <w:rsid w:val="006C720E"/>
    <w:rsid w:val="006D3807"/>
    <w:rsid w:val="006D4D41"/>
    <w:rsid w:val="006D59A1"/>
    <w:rsid w:val="006D5B2D"/>
    <w:rsid w:val="006D60D3"/>
    <w:rsid w:val="006D611E"/>
    <w:rsid w:val="006D66B6"/>
    <w:rsid w:val="006E04FD"/>
    <w:rsid w:val="006E16B9"/>
    <w:rsid w:val="006E24F7"/>
    <w:rsid w:val="006E2BDC"/>
    <w:rsid w:val="006E5447"/>
    <w:rsid w:val="006F5892"/>
    <w:rsid w:val="007012FF"/>
    <w:rsid w:val="00701F40"/>
    <w:rsid w:val="007027C7"/>
    <w:rsid w:val="0070285F"/>
    <w:rsid w:val="00703453"/>
    <w:rsid w:val="00704B41"/>
    <w:rsid w:val="00705026"/>
    <w:rsid w:val="00705245"/>
    <w:rsid w:val="00705A30"/>
    <w:rsid w:val="007105C0"/>
    <w:rsid w:val="0071261E"/>
    <w:rsid w:val="0071278A"/>
    <w:rsid w:val="007172AE"/>
    <w:rsid w:val="00717598"/>
    <w:rsid w:val="007216AE"/>
    <w:rsid w:val="00723859"/>
    <w:rsid w:val="00723C60"/>
    <w:rsid w:val="00723FB7"/>
    <w:rsid w:val="007302AB"/>
    <w:rsid w:val="00732418"/>
    <w:rsid w:val="007331BF"/>
    <w:rsid w:val="00737AD9"/>
    <w:rsid w:val="00737E0D"/>
    <w:rsid w:val="007419CD"/>
    <w:rsid w:val="0074311F"/>
    <w:rsid w:val="00744DF0"/>
    <w:rsid w:val="00745159"/>
    <w:rsid w:val="007502E7"/>
    <w:rsid w:val="007506C1"/>
    <w:rsid w:val="007608B6"/>
    <w:rsid w:val="0076523C"/>
    <w:rsid w:val="00765CAD"/>
    <w:rsid w:val="00765EB1"/>
    <w:rsid w:val="007662E7"/>
    <w:rsid w:val="00767E4E"/>
    <w:rsid w:val="00770823"/>
    <w:rsid w:val="00781031"/>
    <w:rsid w:val="007818FB"/>
    <w:rsid w:val="00784D8A"/>
    <w:rsid w:val="00791684"/>
    <w:rsid w:val="00797A64"/>
    <w:rsid w:val="00797F82"/>
    <w:rsid w:val="007A1201"/>
    <w:rsid w:val="007A376E"/>
    <w:rsid w:val="007A6C48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D463C"/>
    <w:rsid w:val="007D4B18"/>
    <w:rsid w:val="007E043B"/>
    <w:rsid w:val="007E23C8"/>
    <w:rsid w:val="007E6499"/>
    <w:rsid w:val="007F30DD"/>
    <w:rsid w:val="007F5E75"/>
    <w:rsid w:val="007F68D3"/>
    <w:rsid w:val="008000E5"/>
    <w:rsid w:val="0080336C"/>
    <w:rsid w:val="008034D3"/>
    <w:rsid w:val="00807A30"/>
    <w:rsid w:val="008141FB"/>
    <w:rsid w:val="00820785"/>
    <w:rsid w:val="0082647D"/>
    <w:rsid w:val="008266BB"/>
    <w:rsid w:val="00826EDE"/>
    <w:rsid w:val="00827D02"/>
    <w:rsid w:val="008302E3"/>
    <w:rsid w:val="008308AF"/>
    <w:rsid w:val="00833016"/>
    <w:rsid w:val="00833026"/>
    <w:rsid w:val="0083325E"/>
    <w:rsid w:val="00840DA8"/>
    <w:rsid w:val="008418EA"/>
    <w:rsid w:val="00841AFF"/>
    <w:rsid w:val="00846814"/>
    <w:rsid w:val="008469D0"/>
    <w:rsid w:val="00851345"/>
    <w:rsid w:val="00852008"/>
    <w:rsid w:val="00853F7F"/>
    <w:rsid w:val="0085494C"/>
    <w:rsid w:val="008573C0"/>
    <w:rsid w:val="0086057F"/>
    <w:rsid w:val="008644F0"/>
    <w:rsid w:val="00865834"/>
    <w:rsid w:val="008669D1"/>
    <w:rsid w:val="00872AA9"/>
    <w:rsid w:val="0087494B"/>
    <w:rsid w:val="00876F83"/>
    <w:rsid w:val="00877277"/>
    <w:rsid w:val="00886E0E"/>
    <w:rsid w:val="00890BD4"/>
    <w:rsid w:val="008917E3"/>
    <w:rsid w:val="008917F3"/>
    <w:rsid w:val="008919FF"/>
    <w:rsid w:val="00891BF9"/>
    <w:rsid w:val="008972D2"/>
    <w:rsid w:val="008974AD"/>
    <w:rsid w:val="008A06A7"/>
    <w:rsid w:val="008A2F91"/>
    <w:rsid w:val="008A3A8F"/>
    <w:rsid w:val="008B3B6C"/>
    <w:rsid w:val="008B4F91"/>
    <w:rsid w:val="008B60A6"/>
    <w:rsid w:val="008C0B9F"/>
    <w:rsid w:val="008C32D7"/>
    <w:rsid w:val="008C3A16"/>
    <w:rsid w:val="008C4029"/>
    <w:rsid w:val="008C54BB"/>
    <w:rsid w:val="008D04BA"/>
    <w:rsid w:val="008D2AB2"/>
    <w:rsid w:val="008D3D9E"/>
    <w:rsid w:val="008E22A3"/>
    <w:rsid w:val="008E26FA"/>
    <w:rsid w:val="008E2A16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06852"/>
    <w:rsid w:val="00907463"/>
    <w:rsid w:val="00910044"/>
    <w:rsid w:val="009137ED"/>
    <w:rsid w:val="00913DB5"/>
    <w:rsid w:val="00922AD2"/>
    <w:rsid w:val="00925E0C"/>
    <w:rsid w:val="009358F4"/>
    <w:rsid w:val="00935EE7"/>
    <w:rsid w:val="0093708C"/>
    <w:rsid w:val="00937323"/>
    <w:rsid w:val="00942D4F"/>
    <w:rsid w:val="009434CD"/>
    <w:rsid w:val="00943A9F"/>
    <w:rsid w:val="00945A3E"/>
    <w:rsid w:val="00946732"/>
    <w:rsid w:val="0095398B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860D3"/>
    <w:rsid w:val="00993DC2"/>
    <w:rsid w:val="00994ACC"/>
    <w:rsid w:val="009A275E"/>
    <w:rsid w:val="009A3823"/>
    <w:rsid w:val="009A5AF5"/>
    <w:rsid w:val="009B034F"/>
    <w:rsid w:val="009B047C"/>
    <w:rsid w:val="009B0D41"/>
    <w:rsid w:val="009B4B2C"/>
    <w:rsid w:val="009B6287"/>
    <w:rsid w:val="009B6F25"/>
    <w:rsid w:val="009B7732"/>
    <w:rsid w:val="009B7BF4"/>
    <w:rsid w:val="009C1C18"/>
    <w:rsid w:val="009C1C6A"/>
    <w:rsid w:val="009C3E7C"/>
    <w:rsid w:val="009C461F"/>
    <w:rsid w:val="009C72C0"/>
    <w:rsid w:val="009D050B"/>
    <w:rsid w:val="009D23A4"/>
    <w:rsid w:val="009D403E"/>
    <w:rsid w:val="009D45D2"/>
    <w:rsid w:val="009D67FE"/>
    <w:rsid w:val="009D6F15"/>
    <w:rsid w:val="009E26F0"/>
    <w:rsid w:val="009E36AE"/>
    <w:rsid w:val="009E73D9"/>
    <w:rsid w:val="009F0FD8"/>
    <w:rsid w:val="009F30C1"/>
    <w:rsid w:val="009F4361"/>
    <w:rsid w:val="009F5EB5"/>
    <w:rsid w:val="009F6551"/>
    <w:rsid w:val="009F692B"/>
    <w:rsid w:val="00A01FEC"/>
    <w:rsid w:val="00A0222A"/>
    <w:rsid w:val="00A02458"/>
    <w:rsid w:val="00A0661B"/>
    <w:rsid w:val="00A06C98"/>
    <w:rsid w:val="00A0766A"/>
    <w:rsid w:val="00A07794"/>
    <w:rsid w:val="00A10C26"/>
    <w:rsid w:val="00A12280"/>
    <w:rsid w:val="00A13BF8"/>
    <w:rsid w:val="00A14E8B"/>
    <w:rsid w:val="00A16A04"/>
    <w:rsid w:val="00A20603"/>
    <w:rsid w:val="00A20F20"/>
    <w:rsid w:val="00A3048E"/>
    <w:rsid w:val="00A30574"/>
    <w:rsid w:val="00A31A90"/>
    <w:rsid w:val="00A31B33"/>
    <w:rsid w:val="00A34C31"/>
    <w:rsid w:val="00A354D1"/>
    <w:rsid w:val="00A41724"/>
    <w:rsid w:val="00A4394E"/>
    <w:rsid w:val="00A43BD5"/>
    <w:rsid w:val="00A4799F"/>
    <w:rsid w:val="00A512C8"/>
    <w:rsid w:val="00A51C8B"/>
    <w:rsid w:val="00A51EA7"/>
    <w:rsid w:val="00A52D22"/>
    <w:rsid w:val="00A538D4"/>
    <w:rsid w:val="00A550BC"/>
    <w:rsid w:val="00A56794"/>
    <w:rsid w:val="00A57145"/>
    <w:rsid w:val="00A64E18"/>
    <w:rsid w:val="00A6678F"/>
    <w:rsid w:val="00A6787E"/>
    <w:rsid w:val="00A703C2"/>
    <w:rsid w:val="00A71558"/>
    <w:rsid w:val="00A7290F"/>
    <w:rsid w:val="00A74EA6"/>
    <w:rsid w:val="00A7589B"/>
    <w:rsid w:val="00A912D0"/>
    <w:rsid w:val="00A91CCC"/>
    <w:rsid w:val="00A92612"/>
    <w:rsid w:val="00A9676C"/>
    <w:rsid w:val="00A97BB9"/>
    <w:rsid w:val="00AA0685"/>
    <w:rsid w:val="00AA7B66"/>
    <w:rsid w:val="00AB3366"/>
    <w:rsid w:val="00AB5044"/>
    <w:rsid w:val="00AB568B"/>
    <w:rsid w:val="00AB6DAA"/>
    <w:rsid w:val="00AC1E8C"/>
    <w:rsid w:val="00AC2389"/>
    <w:rsid w:val="00AC43F9"/>
    <w:rsid w:val="00AC4826"/>
    <w:rsid w:val="00AD152B"/>
    <w:rsid w:val="00AD19A1"/>
    <w:rsid w:val="00AD1D57"/>
    <w:rsid w:val="00AD3FC0"/>
    <w:rsid w:val="00AD6281"/>
    <w:rsid w:val="00AD7101"/>
    <w:rsid w:val="00AE158E"/>
    <w:rsid w:val="00AF2BC3"/>
    <w:rsid w:val="00AF359E"/>
    <w:rsid w:val="00AF78E9"/>
    <w:rsid w:val="00B00B23"/>
    <w:rsid w:val="00B012A5"/>
    <w:rsid w:val="00B050D4"/>
    <w:rsid w:val="00B05290"/>
    <w:rsid w:val="00B05D1F"/>
    <w:rsid w:val="00B063F2"/>
    <w:rsid w:val="00B1022D"/>
    <w:rsid w:val="00B10DF3"/>
    <w:rsid w:val="00B1441B"/>
    <w:rsid w:val="00B177D7"/>
    <w:rsid w:val="00B2213D"/>
    <w:rsid w:val="00B248C8"/>
    <w:rsid w:val="00B24F14"/>
    <w:rsid w:val="00B253E7"/>
    <w:rsid w:val="00B27098"/>
    <w:rsid w:val="00B30015"/>
    <w:rsid w:val="00B31FAD"/>
    <w:rsid w:val="00B32F9F"/>
    <w:rsid w:val="00B34EC3"/>
    <w:rsid w:val="00B367CA"/>
    <w:rsid w:val="00B431A2"/>
    <w:rsid w:val="00B43746"/>
    <w:rsid w:val="00B454DD"/>
    <w:rsid w:val="00B47073"/>
    <w:rsid w:val="00B50A7F"/>
    <w:rsid w:val="00B5426B"/>
    <w:rsid w:val="00B559E3"/>
    <w:rsid w:val="00B55EAC"/>
    <w:rsid w:val="00B62C06"/>
    <w:rsid w:val="00B7050B"/>
    <w:rsid w:val="00B70C1C"/>
    <w:rsid w:val="00B71D2F"/>
    <w:rsid w:val="00B72CE3"/>
    <w:rsid w:val="00B74D67"/>
    <w:rsid w:val="00B811E8"/>
    <w:rsid w:val="00B87468"/>
    <w:rsid w:val="00B90697"/>
    <w:rsid w:val="00B93687"/>
    <w:rsid w:val="00B93B86"/>
    <w:rsid w:val="00B93F27"/>
    <w:rsid w:val="00BA120F"/>
    <w:rsid w:val="00BA260B"/>
    <w:rsid w:val="00BA4E87"/>
    <w:rsid w:val="00BB035D"/>
    <w:rsid w:val="00BB0B57"/>
    <w:rsid w:val="00BB11CC"/>
    <w:rsid w:val="00BB127F"/>
    <w:rsid w:val="00BB3B43"/>
    <w:rsid w:val="00BB586A"/>
    <w:rsid w:val="00BB5984"/>
    <w:rsid w:val="00BB76AC"/>
    <w:rsid w:val="00BC0821"/>
    <w:rsid w:val="00BC2C91"/>
    <w:rsid w:val="00BC4125"/>
    <w:rsid w:val="00BC62A0"/>
    <w:rsid w:val="00BD0B24"/>
    <w:rsid w:val="00BD699D"/>
    <w:rsid w:val="00BD7489"/>
    <w:rsid w:val="00BE010B"/>
    <w:rsid w:val="00BE768F"/>
    <w:rsid w:val="00BF0FA0"/>
    <w:rsid w:val="00BF1312"/>
    <w:rsid w:val="00BF373D"/>
    <w:rsid w:val="00BF5260"/>
    <w:rsid w:val="00BF55C6"/>
    <w:rsid w:val="00BF7777"/>
    <w:rsid w:val="00BF7937"/>
    <w:rsid w:val="00C04305"/>
    <w:rsid w:val="00C068A0"/>
    <w:rsid w:val="00C07DBE"/>
    <w:rsid w:val="00C130A1"/>
    <w:rsid w:val="00C1644A"/>
    <w:rsid w:val="00C217A3"/>
    <w:rsid w:val="00C21DD6"/>
    <w:rsid w:val="00C27CB1"/>
    <w:rsid w:val="00C303E5"/>
    <w:rsid w:val="00C308D2"/>
    <w:rsid w:val="00C324BC"/>
    <w:rsid w:val="00C35460"/>
    <w:rsid w:val="00C37033"/>
    <w:rsid w:val="00C428D7"/>
    <w:rsid w:val="00C43195"/>
    <w:rsid w:val="00C433F5"/>
    <w:rsid w:val="00C43D4C"/>
    <w:rsid w:val="00C4422C"/>
    <w:rsid w:val="00C50A9C"/>
    <w:rsid w:val="00C51BB3"/>
    <w:rsid w:val="00C528C4"/>
    <w:rsid w:val="00C52E8D"/>
    <w:rsid w:val="00C5312E"/>
    <w:rsid w:val="00C5429E"/>
    <w:rsid w:val="00C54F59"/>
    <w:rsid w:val="00C552EA"/>
    <w:rsid w:val="00C56BF7"/>
    <w:rsid w:val="00C57BF8"/>
    <w:rsid w:val="00C603C3"/>
    <w:rsid w:val="00C66020"/>
    <w:rsid w:val="00C7159A"/>
    <w:rsid w:val="00C72C81"/>
    <w:rsid w:val="00C74519"/>
    <w:rsid w:val="00C74D23"/>
    <w:rsid w:val="00C76C6D"/>
    <w:rsid w:val="00C77218"/>
    <w:rsid w:val="00C803CB"/>
    <w:rsid w:val="00C80A40"/>
    <w:rsid w:val="00C82804"/>
    <w:rsid w:val="00C841AA"/>
    <w:rsid w:val="00C84A69"/>
    <w:rsid w:val="00C84D4B"/>
    <w:rsid w:val="00C86539"/>
    <w:rsid w:val="00C95851"/>
    <w:rsid w:val="00C95E92"/>
    <w:rsid w:val="00C9623E"/>
    <w:rsid w:val="00C96779"/>
    <w:rsid w:val="00C974BD"/>
    <w:rsid w:val="00CA067C"/>
    <w:rsid w:val="00CA70D0"/>
    <w:rsid w:val="00CB167C"/>
    <w:rsid w:val="00CB3409"/>
    <w:rsid w:val="00CB6E52"/>
    <w:rsid w:val="00CC0A38"/>
    <w:rsid w:val="00CC1027"/>
    <w:rsid w:val="00CC1266"/>
    <w:rsid w:val="00CC3651"/>
    <w:rsid w:val="00CC376D"/>
    <w:rsid w:val="00CC3F57"/>
    <w:rsid w:val="00CC61CB"/>
    <w:rsid w:val="00CD0B6C"/>
    <w:rsid w:val="00CD39BE"/>
    <w:rsid w:val="00CD3CE2"/>
    <w:rsid w:val="00CD4BE3"/>
    <w:rsid w:val="00CD4F00"/>
    <w:rsid w:val="00CD54CA"/>
    <w:rsid w:val="00CE2453"/>
    <w:rsid w:val="00CE245D"/>
    <w:rsid w:val="00CE2D39"/>
    <w:rsid w:val="00CE391A"/>
    <w:rsid w:val="00CE3CCA"/>
    <w:rsid w:val="00CE6CD0"/>
    <w:rsid w:val="00CF1A84"/>
    <w:rsid w:val="00CF4701"/>
    <w:rsid w:val="00CF5D6B"/>
    <w:rsid w:val="00CF7EF8"/>
    <w:rsid w:val="00D0110B"/>
    <w:rsid w:val="00D0303D"/>
    <w:rsid w:val="00D04773"/>
    <w:rsid w:val="00D04C59"/>
    <w:rsid w:val="00D106D8"/>
    <w:rsid w:val="00D11C55"/>
    <w:rsid w:val="00D11DCB"/>
    <w:rsid w:val="00D12A3F"/>
    <w:rsid w:val="00D13151"/>
    <w:rsid w:val="00D135F5"/>
    <w:rsid w:val="00D139D2"/>
    <w:rsid w:val="00D13BFB"/>
    <w:rsid w:val="00D1524F"/>
    <w:rsid w:val="00D153A0"/>
    <w:rsid w:val="00D1547C"/>
    <w:rsid w:val="00D1685D"/>
    <w:rsid w:val="00D2466B"/>
    <w:rsid w:val="00D26A43"/>
    <w:rsid w:val="00D323C7"/>
    <w:rsid w:val="00D33E2C"/>
    <w:rsid w:val="00D344FE"/>
    <w:rsid w:val="00D422D3"/>
    <w:rsid w:val="00D43694"/>
    <w:rsid w:val="00D4485C"/>
    <w:rsid w:val="00D4496B"/>
    <w:rsid w:val="00D45523"/>
    <w:rsid w:val="00D45E07"/>
    <w:rsid w:val="00D46C32"/>
    <w:rsid w:val="00D5032B"/>
    <w:rsid w:val="00D52D9E"/>
    <w:rsid w:val="00D5683E"/>
    <w:rsid w:val="00D57BE8"/>
    <w:rsid w:val="00D57E28"/>
    <w:rsid w:val="00D601EB"/>
    <w:rsid w:val="00D61E08"/>
    <w:rsid w:val="00D64193"/>
    <w:rsid w:val="00D674B9"/>
    <w:rsid w:val="00D675EA"/>
    <w:rsid w:val="00D705BF"/>
    <w:rsid w:val="00D76097"/>
    <w:rsid w:val="00D76954"/>
    <w:rsid w:val="00D76E82"/>
    <w:rsid w:val="00D7757C"/>
    <w:rsid w:val="00D811C4"/>
    <w:rsid w:val="00D816A1"/>
    <w:rsid w:val="00D81770"/>
    <w:rsid w:val="00D818D2"/>
    <w:rsid w:val="00D82B0A"/>
    <w:rsid w:val="00D904BB"/>
    <w:rsid w:val="00D942E9"/>
    <w:rsid w:val="00DA1958"/>
    <w:rsid w:val="00DA23DF"/>
    <w:rsid w:val="00DA5B71"/>
    <w:rsid w:val="00DA6837"/>
    <w:rsid w:val="00DB68F9"/>
    <w:rsid w:val="00DB7305"/>
    <w:rsid w:val="00DB7DAA"/>
    <w:rsid w:val="00DC12AE"/>
    <w:rsid w:val="00DC3988"/>
    <w:rsid w:val="00DC4581"/>
    <w:rsid w:val="00DC4B82"/>
    <w:rsid w:val="00DC5BE2"/>
    <w:rsid w:val="00DC79D2"/>
    <w:rsid w:val="00DD0CA5"/>
    <w:rsid w:val="00DD101F"/>
    <w:rsid w:val="00DD4631"/>
    <w:rsid w:val="00DD5AD4"/>
    <w:rsid w:val="00DD78E6"/>
    <w:rsid w:val="00DE2593"/>
    <w:rsid w:val="00DE34AA"/>
    <w:rsid w:val="00DE3DDD"/>
    <w:rsid w:val="00DE61DF"/>
    <w:rsid w:val="00DF1858"/>
    <w:rsid w:val="00DF3111"/>
    <w:rsid w:val="00DF31B6"/>
    <w:rsid w:val="00DF3CCC"/>
    <w:rsid w:val="00DF5685"/>
    <w:rsid w:val="00DF7A33"/>
    <w:rsid w:val="00DF7DEA"/>
    <w:rsid w:val="00E00AE5"/>
    <w:rsid w:val="00E0499D"/>
    <w:rsid w:val="00E079CD"/>
    <w:rsid w:val="00E13C88"/>
    <w:rsid w:val="00E14ABB"/>
    <w:rsid w:val="00E163B2"/>
    <w:rsid w:val="00E23A8F"/>
    <w:rsid w:val="00E2609F"/>
    <w:rsid w:val="00E30184"/>
    <w:rsid w:val="00E32026"/>
    <w:rsid w:val="00E33214"/>
    <w:rsid w:val="00E339E8"/>
    <w:rsid w:val="00E34C0A"/>
    <w:rsid w:val="00E35DC5"/>
    <w:rsid w:val="00E36737"/>
    <w:rsid w:val="00E374E5"/>
    <w:rsid w:val="00E40CE5"/>
    <w:rsid w:val="00E42678"/>
    <w:rsid w:val="00E464F7"/>
    <w:rsid w:val="00E5150F"/>
    <w:rsid w:val="00E52824"/>
    <w:rsid w:val="00E5339D"/>
    <w:rsid w:val="00E53684"/>
    <w:rsid w:val="00E54492"/>
    <w:rsid w:val="00E54842"/>
    <w:rsid w:val="00E5664F"/>
    <w:rsid w:val="00E62F73"/>
    <w:rsid w:val="00E713D8"/>
    <w:rsid w:val="00E71AAF"/>
    <w:rsid w:val="00E74CAF"/>
    <w:rsid w:val="00E74DF1"/>
    <w:rsid w:val="00E8062C"/>
    <w:rsid w:val="00E83570"/>
    <w:rsid w:val="00E838C6"/>
    <w:rsid w:val="00E85736"/>
    <w:rsid w:val="00E85DAA"/>
    <w:rsid w:val="00E9219B"/>
    <w:rsid w:val="00E9240E"/>
    <w:rsid w:val="00E95BC0"/>
    <w:rsid w:val="00E974F6"/>
    <w:rsid w:val="00EA09B9"/>
    <w:rsid w:val="00EA1D0A"/>
    <w:rsid w:val="00EA5B66"/>
    <w:rsid w:val="00EA76B3"/>
    <w:rsid w:val="00EA7C2D"/>
    <w:rsid w:val="00EB37CF"/>
    <w:rsid w:val="00EB3F25"/>
    <w:rsid w:val="00EB74C8"/>
    <w:rsid w:val="00EC1E2B"/>
    <w:rsid w:val="00EC45D9"/>
    <w:rsid w:val="00EC4C94"/>
    <w:rsid w:val="00ED22C5"/>
    <w:rsid w:val="00ED24CF"/>
    <w:rsid w:val="00ED3538"/>
    <w:rsid w:val="00ED5094"/>
    <w:rsid w:val="00ED5867"/>
    <w:rsid w:val="00ED7021"/>
    <w:rsid w:val="00EE076F"/>
    <w:rsid w:val="00EE11FF"/>
    <w:rsid w:val="00EE597A"/>
    <w:rsid w:val="00EE755F"/>
    <w:rsid w:val="00EF219F"/>
    <w:rsid w:val="00EF4EC2"/>
    <w:rsid w:val="00EF544A"/>
    <w:rsid w:val="00EF7286"/>
    <w:rsid w:val="00F04938"/>
    <w:rsid w:val="00F04B5A"/>
    <w:rsid w:val="00F05B26"/>
    <w:rsid w:val="00F0620B"/>
    <w:rsid w:val="00F06FBA"/>
    <w:rsid w:val="00F10374"/>
    <w:rsid w:val="00F1080B"/>
    <w:rsid w:val="00F12DE9"/>
    <w:rsid w:val="00F20592"/>
    <w:rsid w:val="00F20F86"/>
    <w:rsid w:val="00F2237C"/>
    <w:rsid w:val="00F22905"/>
    <w:rsid w:val="00F24160"/>
    <w:rsid w:val="00F31DD4"/>
    <w:rsid w:val="00F32A81"/>
    <w:rsid w:val="00F355FE"/>
    <w:rsid w:val="00F359D4"/>
    <w:rsid w:val="00F37402"/>
    <w:rsid w:val="00F40604"/>
    <w:rsid w:val="00F42A04"/>
    <w:rsid w:val="00F44FA1"/>
    <w:rsid w:val="00F46412"/>
    <w:rsid w:val="00F473C9"/>
    <w:rsid w:val="00F50E54"/>
    <w:rsid w:val="00F524DD"/>
    <w:rsid w:val="00F52E7D"/>
    <w:rsid w:val="00F5344C"/>
    <w:rsid w:val="00F55A18"/>
    <w:rsid w:val="00F63861"/>
    <w:rsid w:val="00F64FD1"/>
    <w:rsid w:val="00F66D68"/>
    <w:rsid w:val="00F679D6"/>
    <w:rsid w:val="00F727EB"/>
    <w:rsid w:val="00F73661"/>
    <w:rsid w:val="00F75464"/>
    <w:rsid w:val="00F80C3A"/>
    <w:rsid w:val="00F81EAF"/>
    <w:rsid w:val="00F85D65"/>
    <w:rsid w:val="00F85DFA"/>
    <w:rsid w:val="00F875CA"/>
    <w:rsid w:val="00F91275"/>
    <w:rsid w:val="00F920EC"/>
    <w:rsid w:val="00F94B93"/>
    <w:rsid w:val="00F9515F"/>
    <w:rsid w:val="00F95B39"/>
    <w:rsid w:val="00FA20AD"/>
    <w:rsid w:val="00FA6C56"/>
    <w:rsid w:val="00FA715A"/>
    <w:rsid w:val="00FA7BE2"/>
    <w:rsid w:val="00FB393B"/>
    <w:rsid w:val="00FB47FB"/>
    <w:rsid w:val="00FB4A63"/>
    <w:rsid w:val="00FB53A5"/>
    <w:rsid w:val="00FC045C"/>
    <w:rsid w:val="00FC0519"/>
    <w:rsid w:val="00FC12A8"/>
    <w:rsid w:val="00FC381C"/>
    <w:rsid w:val="00FC483C"/>
    <w:rsid w:val="00FC6E1E"/>
    <w:rsid w:val="00FC7093"/>
    <w:rsid w:val="00FD19C3"/>
    <w:rsid w:val="00FD222F"/>
    <w:rsid w:val="00FD4D66"/>
    <w:rsid w:val="00FD6261"/>
    <w:rsid w:val="00FE2155"/>
    <w:rsid w:val="00FE2554"/>
    <w:rsid w:val="00FE4726"/>
    <w:rsid w:val="00FE495A"/>
    <w:rsid w:val="00FE7F02"/>
    <w:rsid w:val="00FF22CF"/>
    <w:rsid w:val="00FF2993"/>
    <w:rsid w:val="00FF2CBF"/>
    <w:rsid w:val="00FF3C7A"/>
    <w:rsid w:val="00FF52BF"/>
    <w:rsid w:val="00FF6146"/>
    <w:rsid w:val="00FF66ED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F80F-8FAE-4F53-8CD2-00334A39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1187</TotalTime>
  <Pages>1</Pages>
  <Words>2628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Демина Л.Ч.</cp:lastModifiedBy>
  <cp:revision>60</cp:revision>
  <dcterms:created xsi:type="dcterms:W3CDTF">2018-03-15T09:04:00Z</dcterms:created>
  <dcterms:modified xsi:type="dcterms:W3CDTF">2018-05-17T09:39:00Z</dcterms:modified>
</cp:coreProperties>
</file>